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6AD0B" w14:textId="730155DC" w:rsidR="0011135A" w:rsidRPr="0011135A" w:rsidRDefault="0011135A" w:rsidP="0011135A">
      <w:pPr>
        <w:pStyle w:val="Sinespaciado"/>
        <w:jc w:val="both"/>
        <w:rPr>
          <w:rFonts w:ascii="Nunito" w:hAnsi="Nunito" w:cs="Arial"/>
          <w:bCs/>
          <w:sz w:val="16"/>
          <w:szCs w:val="16"/>
        </w:rPr>
      </w:pPr>
      <w:r w:rsidRPr="0011135A">
        <w:rPr>
          <w:rFonts w:ascii="Nunito" w:hAnsi="Nunito" w:cs="Arial"/>
          <w:bCs/>
          <w:sz w:val="16"/>
          <w:szCs w:val="16"/>
        </w:rPr>
        <w:t xml:space="preserve">Nota: La información personal y sensible suministrada será tratada con la máxima reserva y estricta confidencialidad, cumpliendo con lo establecido en la Ley 1581 de 2012 y en la Política de Protección de Datos Personales de la ADRES, la cual se puede consultar en la ruta: </w:t>
      </w:r>
      <w:hyperlink r:id="rId10" w:history="1">
        <w:r w:rsidRPr="0011135A">
          <w:rPr>
            <w:rStyle w:val="Hipervnculo"/>
            <w:rFonts w:ascii="Nunito" w:hAnsi="Nunito" w:cs="Arial"/>
            <w:bCs/>
            <w:sz w:val="16"/>
            <w:szCs w:val="16"/>
          </w:rPr>
          <w:t>https://www.adres.gov.co/planeacion/politicas-lineamientos-y-manuales</w:t>
        </w:r>
      </w:hyperlink>
      <w:r w:rsidRPr="0011135A">
        <w:rPr>
          <w:rFonts w:ascii="Nunito" w:hAnsi="Nunito" w:cs="Arial"/>
          <w:bCs/>
          <w:sz w:val="16"/>
          <w:szCs w:val="16"/>
        </w:rPr>
        <w:t xml:space="preserve"> . La Entidad presume el principio de Buena Fe (artículo 83 constitucional) en las respuestas suministradas.</w:t>
      </w:r>
    </w:p>
    <w:p w14:paraId="72925C1E" w14:textId="77777777" w:rsidR="0011135A" w:rsidRDefault="0011135A" w:rsidP="00AF2942">
      <w:pPr>
        <w:pStyle w:val="Sinespaciado"/>
        <w:jc w:val="center"/>
        <w:rPr>
          <w:rFonts w:ascii="Nunito" w:hAnsi="Nunito" w:cs="Arial"/>
          <w:b/>
          <w:sz w:val="26"/>
          <w:szCs w:val="26"/>
        </w:rPr>
      </w:pPr>
    </w:p>
    <w:p w14:paraId="2D6D2C1B" w14:textId="77777777" w:rsidR="0011135A" w:rsidRDefault="0011135A" w:rsidP="00AF2942">
      <w:pPr>
        <w:pStyle w:val="Sinespaciado"/>
        <w:jc w:val="center"/>
        <w:rPr>
          <w:rFonts w:ascii="Nunito" w:hAnsi="Nunito" w:cs="Arial"/>
          <w:b/>
          <w:sz w:val="26"/>
          <w:szCs w:val="26"/>
        </w:rPr>
      </w:pPr>
    </w:p>
    <w:p w14:paraId="19DA71B3" w14:textId="73E4D931" w:rsidR="00AF2942" w:rsidRPr="005732FA" w:rsidRDefault="00AF2942" w:rsidP="00AF2942">
      <w:pPr>
        <w:pStyle w:val="Sinespaciado"/>
        <w:jc w:val="center"/>
        <w:rPr>
          <w:rFonts w:ascii="Nunito" w:hAnsi="Nunito" w:cs="Arial"/>
          <w:b/>
          <w:sz w:val="26"/>
          <w:szCs w:val="26"/>
        </w:rPr>
      </w:pPr>
      <w:r w:rsidRPr="005732FA">
        <w:rPr>
          <w:rFonts w:ascii="Nunito" w:hAnsi="Nunito" w:cs="Arial"/>
          <w:b/>
          <w:sz w:val="26"/>
          <w:szCs w:val="26"/>
        </w:rPr>
        <w:t xml:space="preserve">Cumplido de </w:t>
      </w:r>
      <w:r w:rsidR="00270491" w:rsidRPr="005732FA">
        <w:rPr>
          <w:rFonts w:ascii="Nunito" w:hAnsi="Nunito" w:cs="Arial"/>
          <w:b/>
          <w:sz w:val="26"/>
          <w:szCs w:val="26"/>
        </w:rPr>
        <w:t>Desplazamiento</w:t>
      </w:r>
    </w:p>
    <w:p w14:paraId="055DB2D8" w14:textId="453659BA" w:rsidR="00270491" w:rsidRPr="005732FA" w:rsidRDefault="00270491" w:rsidP="00AF2942">
      <w:pPr>
        <w:pStyle w:val="Sinespaciado"/>
        <w:jc w:val="center"/>
        <w:rPr>
          <w:rFonts w:ascii="Nunito" w:hAnsi="Nunito" w:cs="Arial"/>
          <w:b/>
          <w:sz w:val="26"/>
          <w:szCs w:val="26"/>
        </w:rPr>
      </w:pPr>
      <w:r w:rsidRPr="005732FA">
        <w:rPr>
          <w:rFonts w:ascii="Nunito" w:hAnsi="Nunito" w:cs="Arial"/>
          <w:b/>
          <w:sz w:val="26"/>
          <w:szCs w:val="26"/>
        </w:rPr>
        <w:t>Contratistas de Prestación de Servicios</w:t>
      </w:r>
    </w:p>
    <w:p w14:paraId="1AF11852" w14:textId="77777777" w:rsidR="00270491" w:rsidRPr="005732FA" w:rsidRDefault="00270491" w:rsidP="00AF2942">
      <w:pPr>
        <w:pStyle w:val="Sinespaciado"/>
        <w:jc w:val="center"/>
        <w:rPr>
          <w:rFonts w:ascii="Nunito" w:hAnsi="Nunito" w:cs="Arial"/>
          <w:b/>
          <w:sz w:val="26"/>
          <w:szCs w:val="26"/>
        </w:rPr>
      </w:pPr>
    </w:p>
    <w:p w14:paraId="79BE7871" w14:textId="77777777" w:rsidR="00AF2942" w:rsidRDefault="00AF2942" w:rsidP="00AF2942">
      <w:pPr>
        <w:pStyle w:val="Sinespaciado"/>
        <w:jc w:val="both"/>
        <w:rPr>
          <w:rFonts w:ascii="Verdana" w:hAnsi="Verdana" w:cs="Arial"/>
          <w:b/>
          <w:sz w:val="26"/>
          <w:szCs w:val="26"/>
        </w:rPr>
      </w:pPr>
    </w:p>
    <w:p w14:paraId="218C51D8" w14:textId="7B620939" w:rsidR="00AF2942" w:rsidRPr="00E825A9" w:rsidRDefault="004B6F58" w:rsidP="006D323F">
      <w:pPr>
        <w:pStyle w:val="Sinespaciado"/>
        <w:spacing w:line="360" w:lineRule="auto"/>
        <w:jc w:val="both"/>
        <w:rPr>
          <w:rFonts w:ascii="Verdana" w:hAnsi="Verdana" w:cs="Helvetica"/>
          <w:color w:val="4D4D4D"/>
          <w:sz w:val="22"/>
          <w:szCs w:val="22"/>
          <w:lang w:val="es-MX"/>
        </w:rPr>
      </w:pPr>
      <w:r>
        <w:rPr>
          <w:rFonts w:ascii="Verdana" w:hAnsi="Verdana" w:cs="Helvetica"/>
          <w:color w:val="4D4D4D"/>
          <w:sz w:val="22"/>
          <w:szCs w:val="22"/>
          <w:lang w:val="es-MX"/>
        </w:rPr>
        <w:t>Yo, Lizanyury Blanco Gaitan identificado(a) con cédula de ciudadanía No. 1.024.558.622, desempeñando la calidad de contratista de la dependencia Dirección de Otras</w:t>
      </w:r>
      <w:r w:rsidR="00D64C25">
        <w:rPr>
          <w:rFonts w:ascii="Verdana" w:hAnsi="Verdana" w:cs="Helvetica"/>
          <w:color w:val="4D4D4D"/>
          <w:sz w:val="22"/>
          <w:szCs w:val="22"/>
          <w:lang w:val="es-MX"/>
        </w:rPr>
        <w:t xml:space="preserve"> P</w:t>
      </w:r>
      <w:r>
        <w:rPr>
          <w:rFonts w:ascii="Verdana" w:hAnsi="Verdana" w:cs="Helvetica"/>
          <w:color w:val="4D4D4D"/>
          <w:sz w:val="22"/>
          <w:szCs w:val="22"/>
          <w:lang w:val="es-MX"/>
        </w:rPr>
        <w:t>restaciones en la Administradora de los Recursos del Sistema General de Seguridad Social en Salud – ADRES, certifico haber dado cumplimiento a la comisión de servicio conferida mediante Resolución No.</w:t>
      </w:r>
      <w:r w:rsidR="000F441C">
        <w:rPr>
          <w:rFonts w:ascii="Verdana" w:hAnsi="Verdana" w:cs="Helvetica"/>
          <w:color w:val="4D4D4D"/>
          <w:sz w:val="22"/>
          <w:szCs w:val="22"/>
          <w:lang w:val="es-MX"/>
        </w:rPr>
        <w:t xml:space="preserve"> </w:t>
      </w:r>
      <w:r w:rsidR="00273208" w:rsidRPr="00273208">
        <w:rPr>
          <w:rFonts w:ascii="Verdana" w:hAnsi="Verdana" w:cs="Helvetica"/>
          <w:color w:val="4D4D4D"/>
          <w:sz w:val="22"/>
          <w:szCs w:val="22"/>
        </w:rPr>
        <w:t>0104601</w:t>
      </w:r>
      <w:r w:rsidR="000F441C" w:rsidRPr="000F441C">
        <w:rPr>
          <w:rFonts w:ascii="Verdana" w:hAnsi="Verdana" w:cs="Helvetica"/>
          <w:color w:val="4D4D4D"/>
          <w:sz w:val="22"/>
          <w:szCs w:val="22"/>
        </w:rPr>
        <w:t xml:space="preserve"> </w:t>
      </w:r>
      <w:r>
        <w:rPr>
          <w:rFonts w:ascii="Verdana" w:hAnsi="Verdana" w:cs="Helvetica"/>
          <w:color w:val="4D4D4D"/>
          <w:sz w:val="22"/>
          <w:szCs w:val="22"/>
          <w:lang w:val="es-MX"/>
        </w:rPr>
        <w:t xml:space="preserve">de fecha </w:t>
      </w:r>
      <w:r w:rsidR="00273208">
        <w:rPr>
          <w:rFonts w:ascii="Verdana" w:hAnsi="Verdana" w:cs="Helvetica"/>
          <w:color w:val="4D4D4D"/>
          <w:sz w:val="22"/>
          <w:szCs w:val="22"/>
          <w:lang w:val="es-MX"/>
        </w:rPr>
        <w:t>13</w:t>
      </w:r>
      <w:r w:rsidR="000F441C">
        <w:rPr>
          <w:rFonts w:ascii="Verdana" w:hAnsi="Verdana" w:cs="Helvetica"/>
          <w:color w:val="4D4D4D"/>
          <w:sz w:val="22"/>
          <w:szCs w:val="22"/>
          <w:lang w:val="es-MX"/>
        </w:rPr>
        <w:t xml:space="preserve"> </w:t>
      </w:r>
      <w:r>
        <w:rPr>
          <w:rFonts w:ascii="Verdana" w:hAnsi="Verdana" w:cs="Helvetica"/>
          <w:color w:val="4D4D4D"/>
          <w:sz w:val="22"/>
          <w:szCs w:val="22"/>
          <w:lang w:val="es-MX"/>
        </w:rPr>
        <w:t>de ma</w:t>
      </w:r>
      <w:r w:rsidR="000F441C">
        <w:rPr>
          <w:rFonts w:ascii="Verdana" w:hAnsi="Verdana" w:cs="Helvetica"/>
          <w:color w:val="4D4D4D"/>
          <w:sz w:val="22"/>
          <w:szCs w:val="22"/>
          <w:lang w:val="es-MX"/>
        </w:rPr>
        <w:t>y</w:t>
      </w:r>
      <w:r>
        <w:rPr>
          <w:rFonts w:ascii="Verdana" w:hAnsi="Verdana" w:cs="Helvetica"/>
          <w:color w:val="4D4D4D"/>
          <w:sz w:val="22"/>
          <w:szCs w:val="22"/>
          <w:lang w:val="es-MX"/>
        </w:rPr>
        <w:t xml:space="preserve">o de 2026, al municipio </w:t>
      </w:r>
      <w:r w:rsidR="000F441C">
        <w:rPr>
          <w:rFonts w:ascii="Verdana" w:hAnsi="Verdana" w:cs="Helvetica"/>
          <w:color w:val="4D4D4D"/>
          <w:sz w:val="22"/>
          <w:szCs w:val="22"/>
          <w:lang w:val="es-MX"/>
        </w:rPr>
        <w:t xml:space="preserve">de </w:t>
      </w:r>
      <w:r w:rsidR="00273208">
        <w:rPr>
          <w:rFonts w:ascii="Verdana" w:hAnsi="Verdana" w:cs="Helvetica"/>
          <w:color w:val="4D4D4D"/>
          <w:sz w:val="22"/>
          <w:szCs w:val="22"/>
          <w:lang w:val="es-MX"/>
        </w:rPr>
        <w:t>Medellin - Antioquia</w:t>
      </w:r>
      <w:r>
        <w:rPr>
          <w:rFonts w:ascii="Verdana" w:hAnsi="Verdana" w:cs="Helvetica"/>
          <w:color w:val="4D4D4D"/>
          <w:sz w:val="22"/>
          <w:szCs w:val="22"/>
          <w:lang w:val="es-MX"/>
        </w:rPr>
        <w:t xml:space="preserve">, </w:t>
      </w:r>
      <w:r w:rsidR="006D323F" w:rsidRPr="006D323F">
        <w:rPr>
          <w:rFonts w:ascii="Verdana" w:hAnsi="Verdana" w:cs="Helvetica"/>
          <w:color w:val="4D4D4D"/>
          <w:sz w:val="22"/>
          <w:szCs w:val="22"/>
          <w:lang w:val="es-MX"/>
        </w:rPr>
        <w:t>Asistencias Técnicas ADRES en las regiones Presentación del Sistema Inteligente de Auditoría (SIA), Presentación del Motor de auditoría in house DOP para bajos montos, Presentación del balance SIA vs el sistema tradicional de auditoría , Explicación del proceso de registro previo , Respuesta a preguntas e inquietudes sobre el proceso de auditoría integral y la integración de SIA.</w:t>
      </w:r>
      <w:r w:rsidR="00CA065B">
        <w:rPr>
          <w:rFonts w:ascii="Verdana" w:hAnsi="Verdana" w:cs="Helvetica"/>
          <w:color w:val="4D4D4D"/>
          <w:sz w:val="22"/>
          <w:szCs w:val="22"/>
          <w:lang w:val="es-MX"/>
        </w:rPr>
        <w:t xml:space="preserve">, la cual se </w:t>
      </w:r>
      <w:r w:rsidR="00CD0B32">
        <w:rPr>
          <w:rFonts w:ascii="Verdana" w:hAnsi="Verdana" w:cs="Helvetica"/>
          <w:color w:val="4D4D4D"/>
          <w:sz w:val="22"/>
          <w:szCs w:val="22"/>
          <w:lang w:val="es-MX"/>
        </w:rPr>
        <w:t>llevó</w:t>
      </w:r>
      <w:r w:rsidR="008016FD">
        <w:rPr>
          <w:rFonts w:ascii="Verdana" w:hAnsi="Verdana" w:cs="Helvetica"/>
          <w:color w:val="4D4D4D"/>
          <w:sz w:val="22"/>
          <w:szCs w:val="22"/>
          <w:lang w:val="es-MX"/>
        </w:rPr>
        <w:t xml:space="preserve"> a cabo en los días </w:t>
      </w:r>
      <w:r w:rsidR="00E825A9">
        <w:rPr>
          <w:rFonts w:ascii="Verdana" w:hAnsi="Verdana" w:cs="Helvetica"/>
          <w:color w:val="4D4D4D"/>
          <w:sz w:val="22"/>
          <w:szCs w:val="22"/>
          <w:lang w:val="es-MX"/>
        </w:rPr>
        <w:t>14</w:t>
      </w:r>
      <w:r w:rsidR="008016FD">
        <w:rPr>
          <w:rFonts w:ascii="Verdana" w:hAnsi="Verdana" w:cs="Helvetica"/>
          <w:color w:val="4D4D4D"/>
          <w:sz w:val="22"/>
          <w:szCs w:val="22"/>
          <w:lang w:val="es-MX"/>
        </w:rPr>
        <w:t xml:space="preserve"> y </w:t>
      </w:r>
      <w:r w:rsidR="00E825A9">
        <w:rPr>
          <w:rFonts w:ascii="Verdana" w:hAnsi="Verdana" w:cs="Helvetica"/>
          <w:color w:val="4D4D4D"/>
          <w:sz w:val="22"/>
          <w:szCs w:val="22"/>
          <w:lang w:val="es-MX"/>
        </w:rPr>
        <w:t>15</w:t>
      </w:r>
      <w:r w:rsidR="000F441C">
        <w:rPr>
          <w:rFonts w:ascii="Verdana" w:hAnsi="Verdana" w:cs="Helvetica"/>
          <w:color w:val="4D4D4D"/>
          <w:sz w:val="22"/>
          <w:szCs w:val="22"/>
          <w:lang w:val="es-MX"/>
        </w:rPr>
        <w:t xml:space="preserve"> </w:t>
      </w:r>
      <w:r>
        <w:rPr>
          <w:rFonts w:ascii="Verdana" w:hAnsi="Verdana" w:cs="Helvetica"/>
          <w:color w:val="4D4D4D"/>
          <w:sz w:val="22"/>
          <w:szCs w:val="22"/>
          <w:lang w:val="es-MX"/>
        </w:rPr>
        <w:t>de ma</w:t>
      </w:r>
      <w:r w:rsidR="000F441C">
        <w:rPr>
          <w:rFonts w:ascii="Verdana" w:hAnsi="Verdana" w:cs="Helvetica"/>
          <w:color w:val="4D4D4D"/>
          <w:sz w:val="22"/>
          <w:szCs w:val="22"/>
          <w:lang w:val="es-MX"/>
        </w:rPr>
        <w:t>y</w:t>
      </w:r>
      <w:r>
        <w:rPr>
          <w:rFonts w:ascii="Verdana" w:hAnsi="Verdana" w:cs="Helvetica"/>
          <w:color w:val="4D4D4D"/>
          <w:sz w:val="22"/>
          <w:szCs w:val="22"/>
          <w:lang w:val="es-MX"/>
        </w:rPr>
        <w:t>o del año 2026.</w:t>
      </w:r>
    </w:p>
    <w:p w14:paraId="1F2C9D71" w14:textId="77777777" w:rsidR="00AF2942" w:rsidRPr="00F32189" w:rsidRDefault="00AF2942" w:rsidP="00AF2942">
      <w:pPr>
        <w:spacing w:line="360" w:lineRule="auto"/>
        <w:jc w:val="both"/>
        <w:rPr>
          <w:rFonts w:ascii="Verdana" w:hAnsi="Verdana" w:cs="Helvetica"/>
          <w:color w:val="4D4D4D"/>
          <w:sz w:val="22"/>
          <w:szCs w:val="22"/>
          <w:lang w:val="es-MX"/>
        </w:rPr>
      </w:pPr>
    </w:p>
    <w:p w14:paraId="0DA0C6F4" w14:textId="1A3FC4DD" w:rsidR="00AF2942" w:rsidRPr="00F32189" w:rsidRDefault="00AF2942" w:rsidP="00AF2942">
      <w:pPr>
        <w:spacing w:line="360" w:lineRule="auto"/>
        <w:jc w:val="both"/>
        <w:rPr>
          <w:rFonts w:ascii="Verdana" w:hAnsi="Verdana" w:cs="Arial"/>
          <w:bCs/>
          <w:color w:val="365F91" w:themeColor="accent1" w:themeShade="BF"/>
          <w:sz w:val="22"/>
          <w:szCs w:val="22"/>
          <w:lang w:eastAsia="es-CO"/>
        </w:rPr>
      </w:pPr>
      <w:r>
        <w:rPr>
          <w:rFonts w:ascii="Verdana" w:hAnsi="Verdana" w:cs="Helvetica"/>
          <w:color w:val="4D4D4D"/>
          <w:sz w:val="22"/>
          <w:szCs w:val="22"/>
          <w:lang w:val="es-MX"/>
        </w:rPr>
        <w:t>Esta declaración se realiza el</w:t>
      </w:r>
      <w:r w:rsidRPr="00F32189">
        <w:rPr>
          <w:rFonts w:ascii="Verdana" w:hAnsi="Verdana" w:cs="Helvetica"/>
          <w:color w:val="4D4D4D"/>
          <w:sz w:val="22"/>
          <w:szCs w:val="22"/>
          <w:lang w:val="es-MX"/>
        </w:rPr>
        <w:t xml:space="preserve"> </w:t>
      </w:r>
      <w:sdt>
        <w:sdtPr>
          <w:rPr>
            <w:rFonts w:ascii="Verdana" w:hAnsi="Verdana" w:cs="Arial"/>
            <w:bCs/>
            <w:color w:val="365F91" w:themeColor="accent1" w:themeShade="BF"/>
            <w:sz w:val="22"/>
            <w:szCs w:val="22"/>
            <w:lang w:eastAsia="es-CO"/>
          </w:rPr>
          <w:id w:val="661670320"/>
          <w:placeholder>
            <w:docPart w:val="D8F41E22801B4D5F93065C18280AD511"/>
          </w:placeholder>
          <w:date w:fullDate="2026-05-21T00:00:00Z">
            <w:dateFormat w:val="dd/MM/yyyy"/>
            <w:lid w:val="es-ES"/>
            <w:storeMappedDataAs w:val="dateTime"/>
            <w:calendar w:val="gregorian"/>
          </w:date>
        </w:sdtPr>
        <w:sdtContent>
          <w:r w:rsidR="00E825A9">
            <w:rPr>
              <w:rFonts w:ascii="Verdana" w:hAnsi="Verdana" w:cs="Arial"/>
              <w:bCs/>
              <w:color w:val="365F91" w:themeColor="accent1" w:themeShade="BF"/>
              <w:sz w:val="22"/>
              <w:szCs w:val="22"/>
              <w:lang w:val="es-ES" w:eastAsia="es-CO"/>
            </w:rPr>
            <w:t>21/05/2026</w:t>
          </w:r>
        </w:sdtContent>
      </w:sdt>
    </w:p>
    <w:p w14:paraId="6D0248DA" w14:textId="2637C902" w:rsidR="00AF2942" w:rsidRPr="00F32189" w:rsidRDefault="00AF2942" w:rsidP="00AF2942">
      <w:pPr>
        <w:spacing w:line="360" w:lineRule="auto"/>
        <w:jc w:val="both"/>
        <w:rPr>
          <w:rFonts w:ascii="Verdana" w:hAnsi="Verdana" w:cs="Helvetica"/>
          <w:color w:val="4D4D4D"/>
          <w:sz w:val="22"/>
          <w:szCs w:val="22"/>
          <w:lang w:val="es-MX"/>
        </w:rPr>
      </w:pPr>
      <w:r w:rsidRPr="00F32189">
        <w:rPr>
          <w:rFonts w:ascii="Verdana" w:hAnsi="Verdana" w:cs="Helvetica"/>
          <w:color w:val="4D4D4D"/>
          <w:sz w:val="22"/>
          <w:szCs w:val="22"/>
          <w:lang w:val="es-MX"/>
        </w:rPr>
        <w:t xml:space="preserve"> </w:t>
      </w:r>
    </w:p>
    <w:p w14:paraId="0BB1B787" w14:textId="77777777" w:rsidR="00AF2942" w:rsidRPr="00F32189" w:rsidRDefault="00AF2942" w:rsidP="00AF2942">
      <w:pPr>
        <w:spacing w:line="360" w:lineRule="auto"/>
        <w:jc w:val="both"/>
        <w:rPr>
          <w:rFonts w:ascii="Verdana" w:hAnsi="Verdana" w:cs="Helvetica"/>
          <w:color w:val="4D4D4D"/>
          <w:sz w:val="22"/>
          <w:szCs w:val="22"/>
          <w:lang w:val="es-MX"/>
        </w:rPr>
      </w:pPr>
      <w:r w:rsidRPr="00F32189">
        <w:rPr>
          <w:rFonts w:ascii="Verdana" w:hAnsi="Verdana" w:cs="Helvetica"/>
          <w:color w:val="4D4D4D"/>
          <w:sz w:val="22"/>
          <w:szCs w:val="22"/>
          <w:lang w:val="es-MX"/>
        </w:rPr>
        <w:t>En constancia firma,</w:t>
      </w:r>
    </w:p>
    <w:p w14:paraId="2641EB0E" w14:textId="7411141C" w:rsidR="00AF2942" w:rsidRPr="00F32189" w:rsidRDefault="004B6F58" w:rsidP="00AF2942">
      <w:pPr>
        <w:rPr>
          <w:rFonts w:ascii="Verdana" w:hAnsi="Verdana" w:cs="Helvetica"/>
          <w:color w:val="4D4D4D"/>
          <w:sz w:val="22"/>
          <w:szCs w:val="22"/>
          <w:lang w:val="es-MX"/>
        </w:rPr>
      </w:pPr>
      <w:r>
        <w:rPr>
          <w:rFonts w:ascii="Verdana" w:hAnsi="Verdana" w:cs="Helvetica"/>
          <w:noProof/>
          <w:color w:val="4D4D4D"/>
          <w:sz w:val="22"/>
          <w:szCs w:val="22"/>
          <w:lang w:val="es-MX"/>
        </w:rPr>
        <w:drawing>
          <wp:anchor distT="0" distB="0" distL="114300" distR="114300" simplePos="0" relativeHeight="251658240" behindDoc="1" locked="0" layoutInCell="1" allowOverlap="1" wp14:anchorId="27EE4319" wp14:editId="372D0628">
            <wp:simplePos x="0" y="0"/>
            <wp:positionH relativeFrom="margin">
              <wp:align>left</wp:align>
            </wp:positionH>
            <wp:positionV relativeFrom="paragraph">
              <wp:posOffset>292735</wp:posOffset>
            </wp:positionV>
            <wp:extent cx="2381885" cy="885825"/>
            <wp:effectExtent l="0" t="0" r="0" b="9525"/>
            <wp:wrapNone/>
            <wp:docPr id="3088564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856416" name="Imagen 30885641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1885" cy="885825"/>
                    </a:xfrm>
                    <a:prstGeom prst="rect">
                      <a:avLst/>
                    </a:prstGeom>
                  </pic:spPr>
                </pic:pic>
              </a:graphicData>
            </a:graphic>
            <wp14:sizeRelH relativeFrom="margin">
              <wp14:pctWidth>0</wp14:pctWidth>
            </wp14:sizeRelH>
            <wp14:sizeRelV relativeFrom="margin">
              <wp14:pctHeight>0</wp14:pctHeight>
            </wp14:sizeRelV>
          </wp:anchor>
        </w:drawing>
      </w:r>
    </w:p>
    <w:p w14:paraId="49E349E8" w14:textId="35A7441C" w:rsidR="00AF2942" w:rsidRPr="00F32189" w:rsidRDefault="00AF2942" w:rsidP="00AF2942">
      <w:pPr>
        <w:rPr>
          <w:rFonts w:ascii="Verdana" w:hAnsi="Verdana" w:cs="Helvetica"/>
          <w:color w:val="4D4D4D"/>
          <w:sz w:val="22"/>
          <w:szCs w:val="22"/>
          <w:lang w:val="es-MX"/>
        </w:rPr>
      </w:pPr>
    </w:p>
    <w:tbl>
      <w:tblPr>
        <w:tblStyle w:val="Tablaconcuadrcula"/>
        <w:tblpPr w:leftFromText="141" w:rightFromText="141" w:vertAnchor="text" w:horzAnchor="margin" w:tblpYSpec="outside"/>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66"/>
      </w:tblGrid>
      <w:tr w:rsidR="004B6F58" w:rsidRPr="00F32189" w14:paraId="57BE242F" w14:textId="77777777" w:rsidTr="00430FEC">
        <w:trPr>
          <w:trHeight w:val="1557"/>
        </w:trPr>
        <w:tc>
          <w:tcPr>
            <w:tcW w:w="4765" w:type="dxa"/>
          </w:tcPr>
          <w:p w14:paraId="34F94335" w14:textId="2A8CBBE5" w:rsidR="004B6F58" w:rsidRDefault="004B6F58" w:rsidP="004B6F58">
            <w:pPr>
              <w:rPr>
                <w:rFonts w:ascii="Verdana" w:hAnsi="Verdana" w:cs="Helvetica"/>
                <w:color w:val="4D4D4D"/>
                <w:sz w:val="22"/>
                <w:szCs w:val="22"/>
              </w:rPr>
            </w:pPr>
          </w:p>
          <w:p w14:paraId="59940DF0" w14:textId="77777777" w:rsidR="004B6F58" w:rsidRDefault="004B6F58" w:rsidP="004B6F58">
            <w:pPr>
              <w:rPr>
                <w:rFonts w:ascii="Verdana" w:hAnsi="Verdana" w:cs="Helvetica"/>
                <w:color w:val="4D4D4D"/>
                <w:sz w:val="22"/>
                <w:szCs w:val="22"/>
              </w:rPr>
            </w:pPr>
          </w:p>
          <w:p w14:paraId="1FE792AF" w14:textId="77777777" w:rsidR="004B6F58" w:rsidRPr="00F32189" w:rsidRDefault="004B6F58" w:rsidP="004B6F58">
            <w:pPr>
              <w:rPr>
                <w:rFonts w:ascii="Verdana" w:hAnsi="Verdana" w:cs="Helvetica"/>
                <w:color w:val="4D4D4D"/>
                <w:sz w:val="22"/>
                <w:szCs w:val="22"/>
              </w:rPr>
            </w:pPr>
            <w:r w:rsidRPr="00F32189">
              <w:rPr>
                <w:rFonts w:ascii="Verdana" w:hAnsi="Verdana" w:cs="Helvetica"/>
                <w:color w:val="4D4D4D"/>
                <w:sz w:val="22"/>
                <w:szCs w:val="22"/>
              </w:rPr>
              <w:t xml:space="preserve">_____________________________   </w:t>
            </w:r>
          </w:p>
          <w:p w14:paraId="11F30151" w14:textId="77777777" w:rsidR="004B6F58" w:rsidRPr="00AF2942" w:rsidRDefault="004B6F58" w:rsidP="004B6F58">
            <w:pPr>
              <w:rPr>
                <w:rFonts w:ascii="Verdana" w:hAnsi="Verdana" w:cs="Helvetica"/>
                <w:bCs/>
                <w:color w:val="4D4D4D"/>
                <w:sz w:val="22"/>
                <w:szCs w:val="22"/>
              </w:rPr>
            </w:pPr>
            <w:r w:rsidRPr="00F32189">
              <w:rPr>
                <w:rFonts w:ascii="Verdana" w:hAnsi="Verdana" w:cs="Helvetica"/>
                <w:b/>
                <w:color w:val="4D4D4D"/>
                <w:sz w:val="22"/>
                <w:szCs w:val="22"/>
              </w:rPr>
              <w:t>Nombre:</w:t>
            </w:r>
            <w:r>
              <w:rPr>
                <w:rFonts w:ascii="Verdana" w:hAnsi="Verdana" w:cs="Helvetica"/>
                <w:b/>
                <w:color w:val="4D4D4D"/>
                <w:sz w:val="22"/>
                <w:szCs w:val="22"/>
              </w:rPr>
              <w:t xml:space="preserve"> </w:t>
            </w:r>
            <w:r w:rsidRPr="00F10323">
              <w:rPr>
                <w:rFonts w:ascii="Verdana" w:hAnsi="Verdana" w:cs="Helvetica"/>
                <w:i/>
                <w:color w:val="4D4D4D"/>
                <w:sz w:val="22"/>
                <w:szCs w:val="22"/>
                <w:lang w:val="es-MX"/>
              </w:rPr>
              <w:t>Lizanyury Blanco</w:t>
            </w:r>
            <w:r>
              <w:rPr>
                <w:rFonts w:ascii="Verdana" w:hAnsi="Verdana" w:cs="Helvetica"/>
                <w:i/>
                <w:color w:val="4D4D4D"/>
                <w:sz w:val="22"/>
                <w:szCs w:val="22"/>
                <w:lang w:val="es-MX"/>
              </w:rPr>
              <w:t xml:space="preserve"> G.</w:t>
            </w:r>
          </w:p>
          <w:p w14:paraId="32864DAE" w14:textId="77777777" w:rsidR="004B6F58" w:rsidRPr="008C3840" w:rsidRDefault="004B6F58" w:rsidP="004B6F58">
            <w:pPr>
              <w:rPr>
                <w:rFonts w:ascii="Verdana" w:hAnsi="Verdana" w:cs="Helvetica"/>
                <w:bCs/>
                <w:color w:val="4D4D4D"/>
                <w:sz w:val="22"/>
                <w:szCs w:val="22"/>
              </w:rPr>
            </w:pPr>
            <w:r w:rsidRPr="00F32189">
              <w:rPr>
                <w:rFonts w:ascii="Verdana" w:hAnsi="Verdana" w:cs="Helvetica"/>
                <w:b/>
                <w:color w:val="4D4D4D"/>
                <w:sz w:val="22"/>
                <w:szCs w:val="22"/>
              </w:rPr>
              <w:t>C.C</w:t>
            </w:r>
            <w:r>
              <w:rPr>
                <w:rFonts w:ascii="Verdana" w:hAnsi="Verdana" w:cs="Helvetica"/>
                <w:b/>
                <w:color w:val="4D4D4D"/>
                <w:sz w:val="22"/>
                <w:szCs w:val="22"/>
              </w:rPr>
              <w:t xml:space="preserve">: </w:t>
            </w:r>
            <w:r w:rsidRPr="00156C70">
              <w:rPr>
                <w:rFonts w:ascii="Verdana" w:hAnsi="Verdana" w:cs="Helvetica"/>
                <w:iCs/>
                <w:color w:val="4D4D4D"/>
                <w:sz w:val="22"/>
                <w:szCs w:val="22"/>
                <w:lang w:val="es-MX"/>
              </w:rPr>
              <w:t>1.024.558.622</w:t>
            </w:r>
            <w:r>
              <w:rPr>
                <w:rFonts w:ascii="Verdana" w:hAnsi="Verdana" w:cs="Helvetica"/>
                <w:b/>
                <w:color w:val="4D4D4D"/>
                <w:sz w:val="22"/>
                <w:szCs w:val="22"/>
              </w:rPr>
              <w:t xml:space="preserve"> </w:t>
            </w:r>
          </w:p>
        </w:tc>
        <w:tc>
          <w:tcPr>
            <w:tcW w:w="4766" w:type="dxa"/>
          </w:tcPr>
          <w:p w14:paraId="655ECA1A" w14:textId="77777777" w:rsidR="004B6F58" w:rsidRDefault="004B6F58" w:rsidP="004B6F58">
            <w:pPr>
              <w:rPr>
                <w:rFonts w:ascii="Verdana" w:hAnsi="Verdana" w:cs="Helvetica"/>
                <w:color w:val="4D4D4D"/>
                <w:sz w:val="22"/>
                <w:szCs w:val="22"/>
                <w:lang w:val="es-MX"/>
              </w:rPr>
            </w:pPr>
          </w:p>
          <w:p w14:paraId="007C22A3" w14:textId="77777777" w:rsidR="004B6F58" w:rsidRDefault="004B6F58" w:rsidP="004B6F58">
            <w:pPr>
              <w:rPr>
                <w:rFonts w:ascii="Verdana" w:hAnsi="Verdana" w:cs="Helvetica"/>
                <w:color w:val="4D4D4D"/>
                <w:sz w:val="22"/>
                <w:szCs w:val="22"/>
                <w:lang w:val="es-MX"/>
              </w:rPr>
            </w:pPr>
          </w:p>
          <w:p w14:paraId="35497CDD" w14:textId="77777777" w:rsidR="004B6F58" w:rsidRPr="00F32189" w:rsidRDefault="004B6F58" w:rsidP="004B6F58">
            <w:pPr>
              <w:rPr>
                <w:rFonts w:ascii="Verdana" w:hAnsi="Verdana" w:cs="Helvetica"/>
                <w:color w:val="4D4D4D"/>
                <w:sz w:val="22"/>
                <w:szCs w:val="22"/>
                <w:lang w:val="es-MX"/>
              </w:rPr>
            </w:pPr>
            <w:proofErr w:type="spellStart"/>
            <w:proofErr w:type="gramStart"/>
            <w:r w:rsidRPr="00F32189">
              <w:rPr>
                <w:rFonts w:ascii="Verdana" w:hAnsi="Verdana" w:cs="Helvetica"/>
                <w:color w:val="4D4D4D"/>
                <w:sz w:val="22"/>
                <w:szCs w:val="22"/>
                <w:lang w:val="es-MX"/>
              </w:rPr>
              <w:t>VoBo</w:t>
            </w:r>
            <w:proofErr w:type="spellEnd"/>
            <w:r w:rsidRPr="00F32189">
              <w:rPr>
                <w:rFonts w:ascii="Verdana" w:hAnsi="Verdana" w:cs="Helvetica"/>
                <w:color w:val="4D4D4D"/>
                <w:sz w:val="22"/>
                <w:szCs w:val="22"/>
                <w:lang w:val="es-MX"/>
              </w:rPr>
              <w:t>:_</w:t>
            </w:r>
            <w:proofErr w:type="gramEnd"/>
            <w:r w:rsidRPr="00F32189">
              <w:rPr>
                <w:rFonts w:ascii="Verdana" w:hAnsi="Verdana" w:cs="Helvetica"/>
                <w:color w:val="4D4D4D"/>
                <w:sz w:val="22"/>
                <w:szCs w:val="22"/>
                <w:lang w:val="es-MX"/>
              </w:rPr>
              <w:t>__________________________</w:t>
            </w:r>
          </w:p>
          <w:p w14:paraId="5F480639" w14:textId="77777777" w:rsidR="004B6F58" w:rsidRPr="00F32189" w:rsidRDefault="004B6F58" w:rsidP="004B6F58">
            <w:pPr>
              <w:jc w:val="both"/>
              <w:rPr>
                <w:rFonts w:ascii="Verdana" w:hAnsi="Verdana" w:cs="Helvetica"/>
                <w:i/>
                <w:color w:val="4D4D4D"/>
                <w:sz w:val="22"/>
                <w:szCs w:val="22"/>
                <w:lang w:val="es-MX"/>
              </w:rPr>
            </w:pPr>
            <w:r w:rsidRPr="00FF137A">
              <w:rPr>
                <w:rFonts w:ascii="Verdana" w:hAnsi="Verdana" w:cs="Helvetica"/>
                <w:b/>
                <w:bCs/>
                <w:iCs/>
                <w:color w:val="4D4D4D"/>
                <w:sz w:val="22"/>
                <w:szCs w:val="22"/>
                <w:lang w:val="es-MX"/>
              </w:rPr>
              <w:t>Cargo:</w:t>
            </w:r>
            <w:r>
              <w:rPr>
                <w:rFonts w:ascii="Verdana" w:hAnsi="Verdana" w:cs="Helvetica"/>
                <w:i/>
                <w:color w:val="4D4D4D"/>
                <w:sz w:val="22"/>
                <w:szCs w:val="22"/>
                <w:lang w:val="es-MX"/>
              </w:rPr>
              <w:t xml:space="preserve"> Supervisor de Contrato</w:t>
            </w:r>
          </w:p>
          <w:p w14:paraId="6923992D" w14:textId="2A0190C8" w:rsidR="004B6F58" w:rsidRDefault="004B6F58" w:rsidP="004B6F58">
            <w:pPr>
              <w:rPr>
                <w:rFonts w:ascii="Verdana" w:hAnsi="Verdana" w:cs="Helvetica"/>
                <w:color w:val="4D4D4D"/>
                <w:sz w:val="22"/>
                <w:szCs w:val="22"/>
                <w:lang w:val="es-MX"/>
              </w:rPr>
            </w:pPr>
            <w:r w:rsidRPr="00F32189">
              <w:rPr>
                <w:rFonts w:ascii="Verdana" w:hAnsi="Verdana" w:cs="Helvetica"/>
                <w:b/>
                <w:color w:val="4D4D4D"/>
                <w:sz w:val="22"/>
                <w:szCs w:val="22"/>
              </w:rPr>
              <w:t>Nombre:</w:t>
            </w:r>
            <w:r w:rsidRPr="00F32189">
              <w:rPr>
                <w:rFonts w:ascii="Verdana" w:hAnsi="Verdana" w:cs="Helvetica"/>
                <w:color w:val="4D4D4D"/>
                <w:sz w:val="22"/>
                <w:szCs w:val="22"/>
                <w:lang w:val="es-MX"/>
              </w:rPr>
              <w:t xml:space="preserve"> </w:t>
            </w:r>
            <w:r>
              <w:rPr>
                <w:rFonts w:ascii="Verdana" w:hAnsi="Verdana" w:cs="Helvetica"/>
                <w:color w:val="4D4D4D"/>
                <w:sz w:val="22"/>
                <w:szCs w:val="22"/>
                <w:lang w:val="es-MX"/>
              </w:rPr>
              <w:t>Leidy Marcela Beltr</w:t>
            </w:r>
            <w:r w:rsidR="00D64C25">
              <w:rPr>
                <w:rFonts w:ascii="Verdana" w:hAnsi="Verdana" w:cs="Helvetica"/>
                <w:color w:val="4D4D4D"/>
                <w:sz w:val="22"/>
                <w:szCs w:val="22"/>
                <w:lang w:val="es-MX"/>
              </w:rPr>
              <w:t>á</w:t>
            </w:r>
            <w:r>
              <w:rPr>
                <w:rFonts w:ascii="Verdana" w:hAnsi="Verdana" w:cs="Helvetica"/>
                <w:color w:val="4D4D4D"/>
                <w:sz w:val="22"/>
                <w:szCs w:val="22"/>
                <w:lang w:val="es-MX"/>
              </w:rPr>
              <w:t>n</w:t>
            </w:r>
            <w:r w:rsidR="00D64C25">
              <w:rPr>
                <w:rFonts w:ascii="Verdana" w:hAnsi="Verdana" w:cs="Helvetica"/>
                <w:color w:val="4D4D4D"/>
                <w:sz w:val="22"/>
                <w:szCs w:val="22"/>
                <w:lang w:val="es-MX"/>
              </w:rPr>
              <w:t xml:space="preserve"> G.</w:t>
            </w:r>
          </w:p>
          <w:p w14:paraId="5CFBFB14" w14:textId="6C2FA44F" w:rsidR="004115FD" w:rsidRPr="00F32189" w:rsidRDefault="004115FD" w:rsidP="004B6F58">
            <w:pPr>
              <w:rPr>
                <w:rFonts w:ascii="Verdana" w:hAnsi="Verdana" w:cs="Helvetica"/>
                <w:b/>
                <w:color w:val="4D4D4D"/>
                <w:sz w:val="22"/>
                <w:szCs w:val="22"/>
              </w:rPr>
            </w:pPr>
            <w:r>
              <w:rPr>
                <w:rFonts w:ascii="Verdana" w:hAnsi="Verdana" w:cs="Helvetica"/>
                <w:b/>
                <w:color w:val="4D4D4D"/>
                <w:sz w:val="22"/>
                <w:szCs w:val="22"/>
              </w:rPr>
              <w:t>C.C</w:t>
            </w:r>
            <w:r w:rsidR="000F441C">
              <w:rPr>
                <w:rFonts w:ascii="Verdana" w:hAnsi="Verdana" w:cs="Helvetica"/>
                <w:b/>
                <w:color w:val="4D4D4D"/>
                <w:sz w:val="22"/>
                <w:szCs w:val="22"/>
              </w:rPr>
              <w:t xml:space="preserve"> </w:t>
            </w:r>
            <w:r w:rsidR="000F441C" w:rsidRPr="000F441C">
              <w:rPr>
                <w:rFonts w:ascii="Verdana" w:hAnsi="Verdana" w:cs="Helvetica"/>
                <w:bCs/>
                <w:color w:val="4D4D4D"/>
                <w:sz w:val="22"/>
                <w:szCs w:val="22"/>
              </w:rPr>
              <w:t>1.026.257.981</w:t>
            </w:r>
          </w:p>
          <w:p w14:paraId="15B83B0D" w14:textId="77777777" w:rsidR="004B6F58" w:rsidRPr="00F32189" w:rsidRDefault="004B6F58" w:rsidP="004B6F58">
            <w:pPr>
              <w:rPr>
                <w:rFonts w:ascii="Verdana" w:hAnsi="Verdana" w:cs="Helvetica"/>
                <w:color w:val="4D4D4D"/>
                <w:sz w:val="22"/>
                <w:szCs w:val="22"/>
                <w:lang w:val="es-MX"/>
              </w:rPr>
            </w:pPr>
          </w:p>
        </w:tc>
      </w:tr>
    </w:tbl>
    <w:p w14:paraId="2F74178E" w14:textId="77777777" w:rsidR="00AF2942" w:rsidRPr="00F32189" w:rsidRDefault="00AF2942" w:rsidP="004115FD">
      <w:pPr>
        <w:jc w:val="both"/>
        <w:rPr>
          <w:rFonts w:ascii="Verdana" w:hAnsi="Verdana" w:cs="Arial"/>
          <w:color w:val="365F91" w:themeColor="accent1" w:themeShade="BF"/>
          <w:sz w:val="18"/>
          <w:szCs w:val="18"/>
        </w:rPr>
      </w:pPr>
    </w:p>
    <w:sectPr w:rsidR="00AF2942" w:rsidRPr="00F32189" w:rsidSect="00747D53">
      <w:headerReference w:type="default" r:id="rId12"/>
      <w:footerReference w:type="default" r:id="rId13"/>
      <w:pgSz w:w="12240" w:h="15840"/>
      <w:pgMar w:top="1988" w:right="1134" w:bottom="1418" w:left="1701" w:header="426"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71BF9" w14:textId="77777777" w:rsidR="005D31AC" w:rsidRDefault="005D31AC" w:rsidP="00A57449">
      <w:r>
        <w:separator/>
      </w:r>
    </w:p>
  </w:endnote>
  <w:endnote w:type="continuationSeparator" w:id="0">
    <w:p w14:paraId="508467F4" w14:textId="77777777" w:rsidR="005D31AC" w:rsidRDefault="005D31AC" w:rsidP="00A5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Fallback">
    <w:panose1 w:val="00000000000000000000"/>
    <w:charset w:val="00"/>
    <w:family w:val="auto"/>
    <w:notTrueType/>
    <w:pitch w:val="variable"/>
    <w:sig w:usb0="00000003" w:usb1="00000000" w:usb2="00000000" w:usb3="00000000" w:csb0="00000001" w:csb1="00000000"/>
  </w:font>
  <w:font w:name="Nunito">
    <w:charset w:val="00"/>
    <w:family w:val="auto"/>
    <w:pitch w:val="variable"/>
    <w:sig w:usb0="A00002FF" w:usb1="5000204B" w:usb2="00000000" w:usb3="00000000" w:csb0="00000197"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Linux Libertine G">
    <w:charset w:val="00"/>
    <w:family w:val="auto"/>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4331" w14:textId="12E02506" w:rsidR="00E3636C" w:rsidRPr="00AB5DED" w:rsidRDefault="0078226F" w:rsidP="00E3636C">
    <w:pPr>
      <w:pStyle w:val="Piedepgina"/>
      <w:jc w:val="right"/>
      <w:rPr>
        <w:sz w:val="20"/>
        <w:szCs w:val="20"/>
      </w:rPr>
    </w:pPr>
    <w:r w:rsidRPr="004C6E94">
      <w:rPr>
        <w:rFonts w:eastAsia="Linux Libertine G" w:cs="Linux Libertine G"/>
        <w:noProof/>
        <w:lang w:val="en-US" w:eastAsia="zh-CN" w:bidi="hi-IN"/>
      </w:rPr>
      <mc:AlternateContent>
        <mc:Choice Requires="wps">
          <w:drawing>
            <wp:anchor distT="0" distB="0" distL="114300" distR="114300" simplePos="0" relativeHeight="251661312" behindDoc="0" locked="0" layoutInCell="1" allowOverlap="1" wp14:anchorId="0E18BF91" wp14:editId="28B28DD5">
              <wp:simplePos x="0" y="0"/>
              <wp:positionH relativeFrom="margin">
                <wp:posOffset>-123825</wp:posOffset>
              </wp:positionH>
              <wp:positionV relativeFrom="paragraph">
                <wp:posOffset>-505460</wp:posOffset>
              </wp:positionV>
              <wp:extent cx="5095875" cy="1082233"/>
              <wp:effectExtent l="0" t="0" r="0" b="3810"/>
              <wp:wrapNone/>
              <wp:docPr id="1223101586" name="Cuadro de texto 1"/>
              <wp:cNvGraphicFramePr/>
              <a:graphic xmlns:a="http://schemas.openxmlformats.org/drawingml/2006/main">
                <a:graphicData uri="http://schemas.microsoft.com/office/word/2010/wordprocessingShape">
                  <wps:wsp>
                    <wps:cNvSpPr txBox="1"/>
                    <wps:spPr>
                      <a:xfrm>
                        <a:off x="0" y="0"/>
                        <a:ext cx="5095875" cy="1082233"/>
                      </a:xfrm>
                      <a:prstGeom prst="rect">
                        <a:avLst/>
                      </a:prstGeom>
                      <a:noFill/>
                      <a:ln w="6350">
                        <a:noFill/>
                      </a:ln>
                    </wps:spPr>
                    <wps:txbx>
                      <w:txbxContent>
                        <w:p w14:paraId="2FE1BB0B" w14:textId="77777777" w:rsidR="0078226F" w:rsidRPr="00604222" w:rsidRDefault="0078226F" w:rsidP="0078226F">
                          <w:pPr>
                            <w:spacing w:line="276" w:lineRule="auto"/>
                            <w:jc w:val="both"/>
                            <w:rPr>
                              <w:rFonts w:ascii="Helvetica" w:hAnsi="Helvetica"/>
                              <w:sz w:val="17"/>
                              <w:szCs w:val="17"/>
                            </w:rPr>
                          </w:pPr>
                          <w:r w:rsidRPr="00604222">
                            <w:rPr>
                              <w:rFonts w:ascii="Helvetica" w:hAnsi="Helvetica"/>
                              <w:sz w:val="17"/>
                              <w:szCs w:val="17"/>
                            </w:rPr>
                            <w:t>____________________________________________________________</w:t>
                          </w:r>
                          <w:r>
                            <w:rPr>
                              <w:rFonts w:ascii="Helvetica" w:hAnsi="Helvetica"/>
                              <w:sz w:val="17"/>
                              <w:szCs w:val="17"/>
                            </w:rPr>
                            <w:t>____</w:t>
                          </w:r>
                          <w:r w:rsidRPr="00604222">
                            <w:rPr>
                              <w:rFonts w:ascii="Helvetica" w:hAnsi="Helvetica"/>
                              <w:sz w:val="17"/>
                              <w:szCs w:val="17"/>
                            </w:rPr>
                            <w:t>___</w:t>
                          </w:r>
                        </w:p>
                        <w:p w14:paraId="01D156F0" w14:textId="77777777" w:rsidR="0078226F" w:rsidRDefault="0078226F" w:rsidP="0078226F">
                          <w:pPr>
                            <w:jc w:val="both"/>
                            <w:rPr>
                              <w:rFonts w:ascii="Verdana" w:hAnsi="Verdana"/>
                              <w:b/>
                              <w:bCs/>
                              <w:sz w:val="17"/>
                              <w:szCs w:val="17"/>
                            </w:rPr>
                          </w:pPr>
                          <w:r w:rsidRPr="00604222">
                            <w:rPr>
                              <w:rFonts w:ascii="Verdana" w:hAnsi="Verdana"/>
                              <w:b/>
                              <w:bCs/>
                              <w:sz w:val="17"/>
                              <w:szCs w:val="17"/>
                            </w:rPr>
                            <w:t xml:space="preserve">Administradora de </w:t>
                          </w:r>
                          <w:r w:rsidRPr="00604222">
                            <w:rPr>
                              <w:rFonts w:ascii="Arial" w:hAnsi="Arial" w:cs="Arial"/>
                              <w:b/>
                              <w:bCs/>
                              <w:sz w:val="17"/>
                              <w:szCs w:val="17"/>
                            </w:rPr>
                            <w:t>​</w:t>
                          </w:r>
                          <w:r w:rsidRPr="00604222">
                            <w:rPr>
                              <w:rFonts w:ascii="Verdana" w:hAnsi="Verdana"/>
                              <w:b/>
                              <w:bCs/>
                              <w:sz w:val="17"/>
                              <w:szCs w:val="17"/>
                            </w:rPr>
                            <w:t xml:space="preserve">los Recursos del Sistema General de Seguridad </w:t>
                          </w:r>
                        </w:p>
                        <w:p w14:paraId="5700E2AB" w14:textId="77777777" w:rsidR="0078226F" w:rsidRPr="00604222" w:rsidRDefault="0078226F" w:rsidP="0078226F">
                          <w:pPr>
                            <w:jc w:val="both"/>
                            <w:rPr>
                              <w:rFonts w:ascii="Verdana" w:hAnsi="Verdana"/>
                              <w:b/>
                              <w:bCs/>
                              <w:sz w:val="17"/>
                              <w:szCs w:val="17"/>
                            </w:rPr>
                          </w:pPr>
                          <w:r w:rsidRPr="00604222">
                            <w:rPr>
                              <w:rFonts w:ascii="Verdana" w:hAnsi="Verdana"/>
                              <w:b/>
                              <w:bCs/>
                              <w:sz w:val="17"/>
                              <w:szCs w:val="17"/>
                            </w:rPr>
                            <w:t>Social en Salud - ADRES</w:t>
                          </w:r>
                        </w:p>
                        <w:p w14:paraId="58049DC7" w14:textId="77777777" w:rsidR="0078226F" w:rsidRPr="00604222" w:rsidRDefault="0078226F" w:rsidP="0078226F">
                          <w:pPr>
                            <w:jc w:val="both"/>
                            <w:rPr>
                              <w:rFonts w:ascii="Verdana" w:hAnsi="Verdana"/>
                              <w:sz w:val="17"/>
                              <w:szCs w:val="17"/>
                            </w:rPr>
                          </w:pPr>
                          <w:r w:rsidRPr="00604222">
                            <w:rPr>
                              <w:rFonts w:ascii="Verdana" w:hAnsi="Verdana"/>
                              <w:sz w:val="17"/>
                              <w:szCs w:val="17"/>
                            </w:rPr>
                            <w:t>Dirección: Avenida El Dorado Calle 26 No. 69-76 Torre 1 Piso 16</w:t>
                          </w:r>
                        </w:p>
                        <w:p w14:paraId="4425BC1A" w14:textId="77777777" w:rsidR="0078226F" w:rsidRPr="00604222" w:rsidRDefault="0078226F" w:rsidP="0078226F">
                          <w:pPr>
                            <w:spacing w:line="276" w:lineRule="auto"/>
                            <w:jc w:val="both"/>
                            <w:rPr>
                              <w:rFonts w:ascii="Verdana" w:hAnsi="Verdana"/>
                              <w:sz w:val="17"/>
                              <w:szCs w:val="17"/>
                            </w:rPr>
                          </w:pPr>
                          <w:r w:rsidRPr="00604222">
                            <w:rPr>
                              <w:rFonts w:ascii="Verdana" w:hAnsi="Verdana"/>
                              <w:sz w:val="17"/>
                              <w:szCs w:val="17"/>
                            </w:rPr>
                            <w:t>Centro Empresarial Elemento, Código Postal 111071, Bogotá D.C., Colombia</w:t>
                          </w:r>
                        </w:p>
                        <w:p w14:paraId="76ADFEFE" w14:textId="77777777" w:rsidR="0078226F" w:rsidRPr="00604222" w:rsidRDefault="0078226F" w:rsidP="0078226F">
                          <w:pPr>
                            <w:spacing w:line="276" w:lineRule="auto"/>
                            <w:jc w:val="both"/>
                            <w:rPr>
                              <w:rFonts w:ascii="Verdana" w:hAnsi="Verdana"/>
                              <w:sz w:val="17"/>
                              <w:szCs w:val="17"/>
                            </w:rPr>
                          </w:pPr>
                          <w:r w:rsidRPr="00604222">
                            <w:rPr>
                              <w:rFonts w:ascii="Verdana" w:hAnsi="Verdana"/>
                              <w:sz w:val="17"/>
                              <w:szCs w:val="17"/>
                            </w:rPr>
                            <w:t>Conmutador: (+57) 601 4322760</w:t>
                          </w:r>
                        </w:p>
                        <w:p w14:paraId="0C1C5668" w14:textId="77777777" w:rsidR="0078226F" w:rsidRPr="00604222" w:rsidRDefault="0078226F" w:rsidP="0078226F">
                          <w:pPr>
                            <w:spacing w:line="276" w:lineRule="auto"/>
                            <w:jc w:val="both"/>
                            <w:rPr>
                              <w:rFonts w:ascii="Verdana" w:hAnsi="Verdana"/>
                              <w:sz w:val="17"/>
                              <w:szCs w:val="17"/>
                            </w:rPr>
                          </w:pPr>
                          <w:r w:rsidRPr="00604222">
                            <w:rPr>
                              <w:rFonts w:ascii="Verdana" w:hAnsi="Verdana"/>
                              <w:sz w:val="17"/>
                              <w:szCs w:val="17"/>
                            </w:rPr>
                            <w:t>Línea Gratuita: (+57) 01 8000 423 737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18BF91" id="_x0000_t202" coordsize="21600,21600" o:spt="202" path="m,l,21600r21600,l21600,xe">
              <v:stroke joinstyle="miter"/>
              <v:path gradientshapeok="t" o:connecttype="rect"/>
            </v:shapetype>
            <v:shape id="Cuadro de texto 1" o:spid="_x0000_s1026" type="#_x0000_t202" style="position:absolute;left:0;text-align:left;margin-left:-9.75pt;margin-top:-39.8pt;width:401.25pt;height:85.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" filled="f" stroked="f" strokeweight=".5pt">
              <v:textbox>
                <w:txbxContent>
                  <w:p w14:paraId="2FE1BB0B" w14:textId="77777777" w:rsidR="0078226F" w:rsidRPr="00604222" w:rsidRDefault="0078226F" w:rsidP="0078226F">
                    <w:pPr>
                      <w:spacing w:line="276" w:lineRule="auto"/>
                      <w:jc w:val="both"/>
                      <w:rPr>
                        <w:rFonts w:ascii="Helvetica" w:hAnsi="Helvetica"/>
                        <w:sz w:val="17"/>
                        <w:szCs w:val="17"/>
                      </w:rPr>
                    </w:pPr>
                    <w:r w:rsidRPr="00604222">
                      <w:rPr>
                        <w:rFonts w:ascii="Helvetica" w:hAnsi="Helvetica"/>
                        <w:sz w:val="17"/>
                        <w:szCs w:val="17"/>
                      </w:rPr>
                      <w:t>____________________________________________________________</w:t>
                    </w:r>
                    <w:r>
                      <w:rPr>
                        <w:rFonts w:ascii="Helvetica" w:hAnsi="Helvetica"/>
                        <w:sz w:val="17"/>
                        <w:szCs w:val="17"/>
                      </w:rPr>
                      <w:t>____</w:t>
                    </w:r>
                    <w:r w:rsidRPr="00604222">
                      <w:rPr>
                        <w:rFonts w:ascii="Helvetica" w:hAnsi="Helvetica"/>
                        <w:sz w:val="17"/>
                        <w:szCs w:val="17"/>
                      </w:rPr>
                      <w:t>___</w:t>
                    </w:r>
                  </w:p>
                  <w:p w14:paraId="01D156F0" w14:textId="77777777" w:rsidR="0078226F" w:rsidRDefault="0078226F" w:rsidP="0078226F">
                    <w:pPr>
                      <w:jc w:val="both"/>
                      <w:rPr>
                        <w:rFonts w:ascii="Verdana" w:hAnsi="Verdana"/>
                        <w:b/>
                        <w:bCs/>
                        <w:sz w:val="17"/>
                        <w:szCs w:val="17"/>
                      </w:rPr>
                    </w:pPr>
                    <w:r w:rsidRPr="00604222">
                      <w:rPr>
                        <w:rFonts w:ascii="Verdana" w:hAnsi="Verdana"/>
                        <w:b/>
                        <w:bCs/>
                        <w:sz w:val="17"/>
                        <w:szCs w:val="17"/>
                      </w:rPr>
                      <w:t xml:space="preserve">Administradora de </w:t>
                    </w:r>
                    <w:r w:rsidRPr="00604222">
                      <w:rPr>
                        <w:rFonts w:ascii="Arial" w:hAnsi="Arial" w:cs="Arial"/>
                        <w:b/>
                        <w:bCs/>
                        <w:sz w:val="17"/>
                        <w:szCs w:val="17"/>
                      </w:rPr>
                      <w:t>​</w:t>
                    </w:r>
                    <w:r w:rsidRPr="00604222">
                      <w:rPr>
                        <w:rFonts w:ascii="Verdana" w:hAnsi="Verdana"/>
                        <w:b/>
                        <w:bCs/>
                        <w:sz w:val="17"/>
                        <w:szCs w:val="17"/>
                      </w:rPr>
                      <w:t xml:space="preserve">los Recursos del Sistema General de Seguridad </w:t>
                    </w:r>
                  </w:p>
                  <w:p w14:paraId="5700E2AB" w14:textId="77777777" w:rsidR="0078226F" w:rsidRPr="00604222" w:rsidRDefault="0078226F" w:rsidP="0078226F">
                    <w:pPr>
                      <w:jc w:val="both"/>
                      <w:rPr>
                        <w:rFonts w:ascii="Verdana" w:hAnsi="Verdana"/>
                        <w:b/>
                        <w:bCs/>
                        <w:sz w:val="17"/>
                        <w:szCs w:val="17"/>
                      </w:rPr>
                    </w:pPr>
                    <w:r w:rsidRPr="00604222">
                      <w:rPr>
                        <w:rFonts w:ascii="Verdana" w:hAnsi="Verdana"/>
                        <w:b/>
                        <w:bCs/>
                        <w:sz w:val="17"/>
                        <w:szCs w:val="17"/>
                      </w:rPr>
                      <w:t>Social en Salud - ADRES</w:t>
                    </w:r>
                  </w:p>
                  <w:p w14:paraId="58049DC7" w14:textId="77777777" w:rsidR="0078226F" w:rsidRPr="00604222" w:rsidRDefault="0078226F" w:rsidP="0078226F">
                    <w:pPr>
                      <w:jc w:val="both"/>
                      <w:rPr>
                        <w:rFonts w:ascii="Verdana" w:hAnsi="Verdana"/>
                        <w:sz w:val="17"/>
                        <w:szCs w:val="17"/>
                      </w:rPr>
                    </w:pPr>
                    <w:r w:rsidRPr="00604222">
                      <w:rPr>
                        <w:rFonts w:ascii="Verdana" w:hAnsi="Verdana"/>
                        <w:sz w:val="17"/>
                        <w:szCs w:val="17"/>
                      </w:rPr>
                      <w:t>Dirección: Avenida El Dorado Calle 26 No. 69-76 Torre 1 Piso 16</w:t>
                    </w:r>
                  </w:p>
                  <w:p w14:paraId="4425BC1A" w14:textId="77777777" w:rsidR="0078226F" w:rsidRPr="00604222" w:rsidRDefault="0078226F" w:rsidP="0078226F">
                    <w:pPr>
                      <w:spacing w:line="276" w:lineRule="auto"/>
                      <w:jc w:val="both"/>
                      <w:rPr>
                        <w:rFonts w:ascii="Verdana" w:hAnsi="Verdana"/>
                        <w:sz w:val="17"/>
                        <w:szCs w:val="17"/>
                      </w:rPr>
                    </w:pPr>
                    <w:r w:rsidRPr="00604222">
                      <w:rPr>
                        <w:rFonts w:ascii="Verdana" w:hAnsi="Verdana"/>
                        <w:sz w:val="17"/>
                        <w:szCs w:val="17"/>
                      </w:rPr>
                      <w:t>Centro Empresarial Elemento, Código Postal 111071, Bogotá D.C., Colombia</w:t>
                    </w:r>
                  </w:p>
                  <w:p w14:paraId="76ADFEFE" w14:textId="77777777" w:rsidR="0078226F" w:rsidRPr="00604222" w:rsidRDefault="0078226F" w:rsidP="0078226F">
                    <w:pPr>
                      <w:spacing w:line="276" w:lineRule="auto"/>
                      <w:jc w:val="both"/>
                      <w:rPr>
                        <w:rFonts w:ascii="Verdana" w:hAnsi="Verdana"/>
                        <w:sz w:val="17"/>
                        <w:szCs w:val="17"/>
                      </w:rPr>
                    </w:pPr>
                    <w:r w:rsidRPr="00604222">
                      <w:rPr>
                        <w:rFonts w:ascii="Verdana" w:hAnsi="Verdana"/>
                        <w:sz w:val="17"/>
                        <w:szCs w:val="17"/>
                      </w:rPr>
                      <w:t>Conmutador: (+57) 601 4322760</w:t>
                    </w:r>
                  </w:p>
                  <w:p w14:paraId="0C1C5668" w14:textId="77777777" w:rsidR="0078226F" w:rsidRPr="00604222" w:rsidRDefault="0078226F" w:rsidP="0078226F">
                    <w:pPr>
                      <w:spacing w:line="276" w:lineRule="auto"/>
                      <w:jc w:val="both"/>
                      <w:rPr>
                        <w:rFonts w:ascii="Verdana" w:hAnsi="Verdana"/>
                        <w:sz w:val="17"/>
                        <w:szCs w:val="17"/>
                      </w:rPr>
                    </w:pPr>
                    <w:r w:rsidRPr="00604222">
                      <w:rPr>
                        <w:rFonts w:ascii="Verdana" w:hAnsi="Verdana"/>
                        <w:sz w:val="17"/>
                        <w:szCs w:val="17"/>
                      </w:rPr>
                      <w:t>Línea Gratuita: (+57) 01 8000 423 737</w:t>
                    </w:r>
                  </w:p>
                </w:txbxContent>
              </v:textbox>
              <w10:wrap anchorx="margin"/>
            </v:shape>
          </w:pict>
        </mc:Fallback>
      </mc:AlternateContent>
    </w:r>
  </w:p>
  <w:p w14:paraId="0FDEFAC0" w14:textId="77777777" w:rsidR="00A57449" w:rsidRPr="00F3411F" w:rsidRDefault="00A57449" w:rsidP="00E3636C">
    <w:pPr>
      <w:pStyle w:val="Piedepgina"/>
      <w:rPr>
        <w:rFonts w:ascii="Arial Narrow" w:hAnsi="Arial Narrow" w:cs="Arial"/>
        <w:color w:val="808080"/>
        <w:sz w:val="24"/>
        <w:szCs w:val="24"/>
        <w:lang w:val="es-ES"/>
      </w:rPr>
    </w:pPr>
    <w:r w:rsidRPr="00F3411F">
      <w:rPr>
        <w:rFonts w:ascii="Arial Narrow" w:hAnsi="Arial Narrow" w:cs="Arial"/>
        <w:color w:val="808080"/>
        <w:sz w:val="24"/>
        <w:szCs w:val="24"/>
        <w:lang w:val="es-ES"/>
      </w:rPr>
      <w:t xml:space="preserve">  </w:t>
    </w:r>
  </w:p>
  <w:p w14:paraId="78465231" w14:textId="77777777" w:rsidR="00A57449" w:rsidRDefault="00A57449">
    <w:pPr>
      <w:pStyle w:val="Piedepgina"/>
      <w:ind w:left="-709"/>
      <w:rPr>
        <w:rFonts w:ascii="Arial" w:hAnsi="Arial" w:cs="Arial"/>
        <w:lang w:val="es-MX"/>
      </w:rPr>
    </w:pPr>
  </w:p>
  <w:p w14:paraId="3CCC15B7" w14:textId="77777777" w:rsidR="00A57449" w:rsidRDefault="00A57449">
    <w:pPr>
      <w:pStyle w:val="Piedepgina"/>
      <w:rPr>
        <w:rFonts w:ascii="Arial" w:hAnsi="Arial" w:cs="Arial"/>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4116" w14:textId="77777777" w:rsidR="005D31AC" w:rsidRDefault="005D31AC" w:rsidP="00A57449">
      <w:r w:rsidRPr="00A57449">
        <w:rPr>
          <w:color w:val="000000"/>
        </w:rPr>
        <w:separator/>
      </w:r>
    </w:p>
  </w:footnote>
  <w:footnote w:type="continuationSeparator" w:id="0">
    <w:p w14:paraId="44E147B8" w14:textId="77777777" w:rsidR="005D31AC" w:rsidRDefault="005D31AC" w:rsidP="00A5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09AF4" w14:textId="77777777" w:rsidR="00F3411F" w:rsidRDefault="00871EB5" w:rsidP="00E52D7D">
    <w:pPr>
      <w:pStyle w:val="Encabezado"/>
      <w:ind w:left="-426" w:right="-1701"/>
      <w:mirrorIndents/>
      <w:jc w:val="both"/>
      <w:outlineLvl w:val="0"/>
    </w:pPr>
    <w:r>
      <w:t xml:space="preserve">                  </w:t>
    </w:r>
  </w:p>
  <w:tbl>
    <w:tblPr>
      <w:tblStyle w:val="Tablaconcuadrcula"/>
      <w:tblW w:w="5078" w:type="pct"/>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017"/>
      <w:gridCol w:w="1244"/>
      <w:gridCol w:w="3826"/>
      <w:gridCol w:w="966"/>
      <w:gridCol w:w="1489"/>
    </w:tblGrid>
    <w:tr w:rsidR="000B5B0A" w:rsidRPr="00185882" w14:paraId="43B658DA" w14:textId="77777777" w:rsidTr="003174A7">
      <w:trPr>
        <w:trHeight w:val="413"/>
      </w:trPr>
      <w:tc>
        <w:tcPr>
          <w:tcW w:w="1057" w:type="pct"/>
          <w:vMerge w:val="restart"/>
        </w:tcPr>
        <w:p w14:paraId="52F071AA" w14:textId="0DD93ACE" w:rsidR="000B5B0A" w:rsidRPr="00185882" w:rsidRDefault="00285FD9" w:rsidP="000B5B0A">
          <w:pPr>
            <w:pStyle w:val="Encabezado"/>
          </w:pPr>
          <w:bookmarkStart w:id="0" w:name="_Hlk128129098"/>
          <w:r>
            <w:rPr>
              <w:noProof/>
            </w:rPr>
            <w:t xml:space="preserve">      </w:t>
          </w:r>
          <w:r>
            <w:rPr>
              <w:noProof/>
            </w:rPr>
            <w:drawing>
              <wp:inline distT="0" distB="0" distL="0" distR="0" wp14:anchorId="7EA642F6" wp14:editId="3D1A05E0">
                <wp:extent cx="714375" cy="718771"/>
                <wp:effectExtent l="0" t="0" r="0" b="0"/>
                <wp:docPr id="1232164175" name="Imagen 2"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64175" name="Imagen 2"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19985" cy="724416"/>
                        </a:xfrm>
                        <a:prstGeom prst="rect">
                          <a:avLst/>
                        </a:prstGeom>
                      </pic:spPr>
                    </pic:pic>
                  </a:graphicData>
                </a:graphic>
              </wp:inline>
            </w:drawing>
          </w:r>
        </w:p>
      </w:tc>
      <w:tc>
        <w:tcPr>
          <w:tcW w:w="652" w:type="pct"/>
          <w:vAlign w:val="center"/>
        </w:tcPr>
        <w:p w14:paraId="6D455787" w14:textId="77777777" w:rsidR="000B5B0A" w:rsidRPr="005732FA" w:rsidRDefault="000B5B0A" w:rsidP="000B5B0A">
          <w:pPr>
            <w:pStyle w:val="Encabezado"/>
            <w:jc w:val="center"/>
            <w:rPr>
              <w:rFonts w:ascii="Nunito" w:hAnsi="Nunito"/>
              <w:b/>
              <w:sz w:val="16"/>
              <w:szCs w:val="20"/>
            </w:rPr>
          </w:pPr>
          <w:r w:rsidRPr="005732FA">
            <w:rPr>
              <w:rFonts w:ascii="Nunito" w:hAnsi="Nunito"/>
              <w:b/>
              <w:sz w:val="16"/>
              <w:szCs w:val="20"/>
            </w:rPr>
            <w:t>PROCESO</w:t>
          </w:r>
        </w:p>
      </w:tc>
      <w:tc>
        <w:tcPr>
          <w:tcW w:w="2005" w:type="pct"/>
          <w:vAlign w:val="center"/>
        </w:tcPr>
        <w:p w14:paraId="183BCEE8" w14:textId="77777777" w:rsidR="000B5B0A" w:rsidRPr="005732FA" w:rsidRDefault="000B5B0A" w:rsidP="000B5B0A">
          <w:pPr>
            <w:pStyle w:val="Encabezado"/>
            <w:jc w:val="center"/>
            <w:rPr>
              <w:rFonts w:ascii="Nunito" w:hAnsi="Nunito"/>
              <w:b/>
              <w:sz w:val="16"/>
              <w:szCs w:val="20"/>
            </w:rPr>
          </w:pPr>
          <w:r w:rsidRPr="005732FA">
            <w:rPr>
              <w:rFonts w:ascii="Nunito" w:hAnsi="Nunito"/>
              <w:b/>
              <w:bCs/>
              <w:sz w:val="16"/>
              <w:szCs w:val="20"/>
            </w:rPr>
            <w:t>GESTIÓN ESTRATÉGICA DEL TALENTO HUMANO</w:t>
          </w:r>
        </w:p>
      </w:tc>
      <w:tc>
        <w:tcPr>
          <w:tcW w:w="506" w:type="pct"/>
          <w:vAlign w:val="center"/>
        </w:tcPr>
        <w:p w14:paraId="497D4D4F" w14:textId="77777777" w:rsidR="000B5B0A" w:rsidRPr="005732FA" w:rsidRDefault="000B5B0A" w:rsidP="000B5B0A">
          <w:pPr>
            <w:pStyle w:val="Encabezado"/>
            <w:jc w:val="center"/>
            <w:rPr>
              <w:rFonts w:ascii="Nunito" w:hAnsi="Nunito"/>
              <w:b/>
              <w:sz w:val="16"/>
              <w:szCs w:val="20"/>
            </w:rPr>
          </w:pPr>
          <w:r w:rsidRPr="005732FA">
            <w:rPr>
              <w:rFonts w:ascii="Nunito" w:hAnsi="Nunito"/>
              <w:b/>
              <w:sz w:val="16"/>
              <w:szCs w:val="20"/>
            </w:rPr>
            <w:t>CÓDIGO</w:t>
          </w:r>
        </w:p>
      </w:tc>
      <w:tc>
        <w:tcPr>
          <w:tcW w:w="780" w:type="pct"/>
          <w:vAlign w:val="center"/>
        </w:tcPr>
        <w:p w14:paraId="670B9DEC" w14:textId="1D3C9D88" w:rsidR="000B5B0A" w:rsidRPr="005732FA" w:rsidRDefault="000B5B0A" w:rsidP="000B5B0A">
          <w:pPr>
            <w:pStyle w:val="Encabezado"/>
            <w:jc w:val="center"/>
            <w:rPr>
              <w:rFonts w:ascii="Nunito" w:hAnsi="Nunito"/>
              <w:b/>
              <w:sz w:val="16"/>
              <w:szCs w:val="20"/>
            </w:rPr>
          </w:pPr>
          <w:r w:rsidRPr="005732FA">
            <w:rPr>
              <w:rFonts w:ascii="Nunito" w:hAnsi="Nunito"/>
              <w:b/>
              <w:sz w:val="16"/>
              <w:szCs w:val="20"/>
            </w:rPr>
            <w:t>GETH-FR</w:t>
          </w:r>
          <w:r w:rsidR="005A74EA" w:rsidRPr="005732FA">
            <w:rPr>
              <w:rFonts w:ascii="Nunito" w:hAnsi="Nunito"/>
              <w:b/>
              <w:sz w:val="16"/>
              <w:szCs w:val="20"/>
            </w:rPr>
            <w:t>89</w:t>
          </w:r>
        </w:p>
      </w:tc>
    </w:tr>
    <w:tr w:rsidR="000B5B0A" w:rsidRPr="00185882" w14:paraId="53B8F8A5" w14:textId="77777777" w:rsidTr="003174A7">
      <w:trPr>
        <w:trHeight w:val="326"/>
      </w:trPr>
      <w:tc>
        <w:tcPr>
          <w:tcW w:w="1057" w:type="pct"/>
          <w:vMerge/>
        </w:tcPr>
        <w:p w14:paraId="457B6F2C" w14:textId="77777777" w:rsidR="000B5B0A" w:rsidRPr="00185882" w:rsidRDefault="000B5B0A" w:rsidP="000B5B0A">
          <w:pPr>
            <w:pStyle w:val="Encabezado"/>
          </w:pPr>
        </w:p>
      </w:tc>
      <w:tc>
        <w:tcPr>
          <w:tcW w:w="652" w:type="pct"/>
          <w:vMerge w:val="restart"/>
          <w:vAlign w:val="center"/>
        </w:tcPr>
        <w:p w14:paraId="2B64CBDE" w14:textId="77777777" w:rsidR="000B5B0A" w:rsidRPr="005732FA" w:rsidRDefault="000B5B0A" w:rsidP="000B5B0A">
          <w:pPr>
            <w:pStyle w:val="Encabezado"/>
            <w:jc w:val="center"/>
            <w:rPr>
              <w:rFonts w:ascii="Nunito" w:hAnsi="Nunito"/>
              <w:b/>
              <w:sz w:val="16"/>
              <w:szCs w:val="20"/>
            </w:rPr>
          </w:pPr>
          <w:r w:rsidRPr="005732FA">
            <w:rPr>
              <w:rFonts w:ascii="Nunito" w:hAnsi="Nunito"/>
              <w:b/>
              <w:sz w:val="16"/>
              <w:szCs w:val="20"/>
            </w:rPr>
            <w:t>FORMATO</w:t>
          </w:r>
        </w:p>
      </w:tc>
      <w:tc>
        <w:tcPr>
          <w:tcW w:w="2005" w:type="pct"/>
          <w:vMerge w:val="restart"/>
          <w:vAlign w:val="center"/>
        </w:tcPr>
        <w:p w14:paraId="54EDD82B" w14:textId="6ED82A58" w:rsidR="000B5B0A" w:rsidRPr="005732FA" w:rsidRDefault="00FF137A" w:rsidP="000B5B0A">
          <w:pPr>
            <w:pStyle w:val="Encabezado"/>
            <w:jc w:val="center"/>
            <w:rPr>
              <w:rFonts w:ascii="Nunito" w:hAnsi="Nunito"/>
              <w:sz w:val="16"/>
              <w:szCs w:val="20"/>
            </w:rPr>
          </w:pPr>
          <w:r w:rsidRPr="005732FA">
            <w:rPr>
              <w:rFonts w:ascii="Nunito" w:hAnsi="Nunito"/>
              <w:b/>
              <w:bCs/>
              <w:sz w:val="16"/>
              <w:szCs w:val="20"/>
            </w:rPr>
            <w:t>CERTIFICA</w:t>
          </w:r>
          <w:r w:rsidR="003174A7" w:rsidRPr="005732FA">
            <w:rPr>
              <w:rFonts w:ascii="Nunito" w:hAnsi="Nunito"/>
              <w:b/>
              <w:bCs/>
              <w:sz w:val="16"/>
              <w:szCs w:val="20"/>
            </w:rPr>
            <w:t>CIÓN</w:t>
          </w:r>
          <w:r w:rsidRPr="005732FA">
            <w:rPr>
              <w:rFonts w:ascii="Nunito" w:hAnsi="Nunito"/>
              <w:b/>
              <w:bCs/>
              <w:sz w:val="16"/>
              <w:szCs w:val="20"/>
            </w:rPr>
            <w:t xml:space="preserve"> </w:t>
          </w:r>
          <w:r w:rsidR="005A74EA" w:rsidRPr="005732FA">
            <w:rPr>
              <w:rFonts w:ascii="Nunito" w:hAnsi="Nunito"/>
              <w:b/>
              <w:bCs/>
              <w:sz w:val="16"/>
              <w:szCs w:val="20"/>
            </w:rPr>
            <w:t xml:space="preserve">CUMPLIDO DE COMISIÓN DE SERVICIO </w:t>
          </w:r>
          <w:r w:rsidR="00AF2942" w:rsidRPr="005732FA">
            <w:rPr>
              <w:rFonts w:ascii="Nunito" w:hAnsi="Nunito"/>
              <w:b/>
              <w:bCs/>
              <w:sz w:val="16"/>
              <w:szCs w:val="20"/>
            </w:rPr>
            <w:t xml:space="preserve">O DESPLAZAMIENTO </w:t>
          </w:r>
          <w:r w:rsidR="005A74EA" w:rsidRPr="005732FA">
            <w:rPr>
              <w:rFonts w:ascii="Nunito" w:hAnsi="Nunito"/>
              <w:b/>
              <w:bCs/>
              <w:sz w:val="16"/>
              <w:szCs w:val="20"/>
            </w:rPr>
            <w:t>NACIONAL</w:t>
          </w:r>
        </w:p>
      </w:tc>
      <w:tc>
        <w:tcPr>
          <w:tcW w:w="506" w:type="pct"/>
          <w:vAlign w:val="center"/>
        </w:tcPr>
        <w:p w14:paraId="438ABF44" w14:textId="77777777" w:rsidR="000B5B0A" w:rsidRPr="005732FA" w:rsidRDefault="000B5B0A" w:rsidP="000B5B0A">
          <w:pPr>
            <w:pStyle w:val="Encabezado"/>
            <w:jc w:val="center"/>
            <w:rPr>
              <w:rFonts w:ascii="Nunito" w:hAnsi="Nunito"/>
              <w:b/>
              <w:sz w:val="16"/>
              <w:szCs w:val="20"/>
            </w:rPr>
          </w:pPr>
          <w:r w:rsidRPr="005732FA">
            <w:rPr>
              <w:rFonts w:ascii="Nunito" w:hAnsi="Nunito"/>
              <w:b/>
              <w:sz w:val="16"/>
              <w:szCs w:val="20"/>
            </w:rPr>
            <w:t>VERSIÓN</w:t>
          </w:r>
        </w:p>
      </w:tc>
      <w:tc>
        <w:tcPr>
          <w:tcW w:w="780" w:type="pct"/>
          <w:vAlign w:val="center"/>
        </w:tcPr>
        <w:p w14:paraId="3CD85EC8" w14:textId="73090838" w:rsidR="000B5B0A" w:rsidRPr="005732FA" w:rsidRDefault="00AF08D8" w:rsidP="000B5B0A">
          <w:pPr>
            <w:pStyle w:val="Encabezado"/>
            <w:jc w:val="center"/>
            <w:rPr>
              <w:rFonts w:ascii="Nunito" w:hAnsi="Nunito"/>
              <w:b/>
              <w:sz w:val="16"/>
              <w:szCs w:val="20"/>
            </w:rPr>
          </w:pPr>
          <w:r>
            <w:rPr>
              <w:rFonts w:ascii="Nunito" w:hAnsi="Nunito"/>
              <w:b/>
              <w:sz w:val="16"/>
              <w:szCs w:val="20"/>
            </w:rPr>
            <w:t>03</w:t>
          </w:r>
        </w:p>
      </w:tc>
    </w:tr>
    <w:tr w:rsidR="000B5B0A" w:rsidRPr="00185882" w14:paraId="6A3B4D28" w14:textId="77777777" w:rsidTr="003174A7">
      <w:trPr>
        <w:trHeight w:val="227"/>
      </w:trPr>
      <w:tc>
        <w:tcPr>
          <w:tcW w:w="1057" w:type="pct"/>
          <w:vMerge/>
        </w:tcPr>
        <w:p w14:paraId="7A27B18C" w14:textId="77777777" w:rsidR="000B5B0A" w:rsidRPr="00185882" w:rsidRDefault="000B5B0A" w:rsidP="000B5B0A">
          <w:pPr>
            <w:pStyle w:val="Encabezado"/>
          </w:pPr>
        </w:p>
      </w:tc>
      <w:tc>
        <w:tcPr>
          <w:tcW w:w="652" w:type="pct"/>
          <w:vMerge/>
          <w:vAlign w:val="center"/>
        </w:tcPr>
        <w:p w14:paraId="5FD33F5E" w14:textId="77777777" w:rsidR="000B5B0A" w:rsidRPr="005732FA" w:rsidRDefault="000B5B0A" w:rsidP="000B5B0A">
          <w:pPr>
            <w:pStyle w:val="Encabezado"/>
            <w:jc w:val="center"/>
            <w:rPr>
              <w:rFonts w:ascii="Nunito" w:hAnsi="Nunito"/>
              <w:b/>
              <w:sz w:val="16"/>
              <w:szCs w:val="20"/>
            </w:rPr>
          </w:pPr>
        </w:p>
      </w:tc>
      <w:tc>
        <w:tcPr>
          <w:tcW w:w="2005" w:type="pct"/>
          <w:vMerge/>
          <w:vAlign w:val="center"/>
        </w:tcPr>
        <w:p w14:paraId="4632EE90" w14:textId="77777777" w:rsidR="000B5B0A" w:rsidRPr="005732FA" w:rsidRDefault="000B5B0A" w:rsidP="000B5B0A">
          <w:pPr>
            <w:pStyle w:val="Encabezado"/>
            <w:jc w:val="center"/>
            <w:rPr>
              <w:rFonts w:ascii="Nunito" w:hAnsi="Nunito"/>
              <w:b/>
              <w:sz w:val="16"/>
              <w:szCs w:val="20"/>
            </w:rPr>
          </w:pPr>
        </w:p>
      </w:tc>
      <w:tc>
        <w:tcPr>
          <w:tcW w:w="506" w:type="pct"/>
          <w:vAlign w:val="center"/>
        </w:tcPr>
        <w:p w14:paraId="2AF6D5FE" w14:textId="77777777" w:rsidR="000B5B0A" w:rsidRPr="005732FA" w:rsidRDefault="000B5B0A" w:rsidP="000B5B0A">
          <w:pPr>
            <w:pStyle w:val="Encabezado"/>
            <w:jc w:val="center"/>
            <w:rPr>
              <w:rFonts w:ascii="Nunito" w:hAnsi="Nunito"/>
              <w:b/>
              <w:sz w:val="16"/>
              <w:szCs w:val="20"/>
            </w:rPr>
          </w:pPr>
          <w:r w:rsidRPr="005732FA">
            <w:rPr>
              <w:rFonts w:ascii="Nunito" w:hAnsi="Nunito"/>
              <w:b/>
              <w:sz w:val="16"/>
              <w:szCs w:val="20"/>
            </w:rPr>
            <w:t>FECHA</w:t>
          </w:r>
        </w:p>
      </w:tc>
      <w:tc>
        <w:tcPr>
          <w:tcW w:w="780" w:type="pct"/>
          <w:vAlign w:val="center"/>
        </w:tcPr>
        <w:p w14:paraId="5A7C3648" w14:textId="3E0E8AC1" w:rsidR="000B5B0A" w:rsidRPr="005732FA" w:rsidRDefault="00AF08D8" w:rsidP="000B5B0A">
          <w:pPr>
            <w:pStyle w:val="Encabezado"/>
            <w:jc w:val="center"/>
            <w:rPr>
              <w:rFonts w:ascii="Nunito" w:hAnsi="Nunito"/>
              <w:b/>
              <w:sz w:val="16"/>
              <w:szCs w:val="20"/>
            </w:rPr>
          </w:pPr>
          <w:r>
            <w:rPr>
              <w:rFonts w:ascii="Nunito" w:hAnsi="Nunito"/>
              <w:b/>
              <w:sz w:val="16"/>
              <w:szCs w:val="20"/>
            </w:rPr>
            <w:t>25/03/2026</w:t>
          </w:r>
        </w:p>
      </w:tc>
    </w:tr>
    <w:bookmarkEnd w:id="0"/>
  </w:tbl>
  <w:p w14:paraId="78088920" w14:textId="214946C6" w:rsidR="00A57449" w:rsidRPr="00871EB5" w:rsidRDefault="00A57449" w:rsidP="0011135A">
    <w:pPr>
      <w:pStyle w:val="Encabezado"/>
      <w:ind w:right="-1701"/>
      <w:mirrorIndents/>
      <w:jc w:val="both"/>
      <w:outlineLv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4879DA"/>
    <w:multiLevelType w:val="hybridMultilevel"/>
    <w:tmpl w:val="9F7A8A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1">
    <w:nsid w:val="0AEB1156"/>
    <w:multiLevelType w:val="hybridMultilevel"/>
    <w:tmpl w:val="9FC866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43A8587B"/>
    <w:multiLevelType w:val="hybridMultilevel"/>
    <w:tmpl w:val="5352005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55AD2323"/>
    <w:multiLevelType w:val="hybridMultilevel"/>
    <w:tmpl w:val="65B2E402"/>
    <w:lvl w:ilvl="0" w:tplc="BC96386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5B593581"/>
    <w:multiLevelType w:val="hybridMultilevel"/>
    <w:tmpl w:val="65B2E402"/>
    <w:lvl w:ilvl="0" w:tplc="BC96386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96227912">
    <w:abstractNumId w:val="3"/>
  </w:num>
  <w:num w:numId="2" w16cid:durableId="1501776683">
    <w:abstractNumId w:val="4"/>
  </w:num>
  <w:num w:numId="3" w16cid:durableId="1546674503">
    <w:abstractNumId w:val="0"/>
  </w:num>
  <w:num w:numId="4" w16cid:durableId="699890757">
    <w:abstractNumId w:val="2"/>
  </w:num>
  <w:num w:numId="5" w16cid:durableId="1357805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49"/>
    <w:rsid w:val="00003F6E"/>
    <w:rsid w:val="000159BA"/>
    <w:rsid w:val="00021884"/>
    <w:rsid w:val="00023684"/>
    <w:rsid w:val="00031FDC"/>
    <w:rsid w:val="000369CD"/>
    <w:rsid w:val="00045D07"/>
    <w:rsid w:val="000469F2"/>
    <w:rsid w:val="00046E83"/>
    <w:rsid w:val="00053244"/>
    <w:rsid w:val="000657D8"/>
    <w:rsid w:val="0006603E"/>
    <w:rsid w:val="00071569"/>
    <w:rsid w:val="0007203F"/>
    <w:rsid w:val="000742E5"/>
    <w:rsid w:val="00096C33"/>
    <w:rsid w:val="00097858"/>
    <w:rsid w:val="000B039D"/>
    <w:rsid w:val="000B3ADF"/>
    <w:rsid w:val="000B5B0A"/>
    <w:rsid w:val="000B6538"/>
    <w:rsid w:val="000C63EC"/>
    <w:rsid w:val="000D281A"/>
    <w:rsid w:val="000E6CA5"/>
    <w:rsid w:val="000F441C"/>
    <w:rsid w:val="00107836"/>
    <w:rsid w:val="0011135A"/>
    <w:rsid w:val="00113999"/>
    <w:rsid w:val="001529FF"/>
    <w:rsid w:val="0015426C"/>
    <w:rsid w:val="00155FAD"/>
    <w:rsid w:val="00156B8A"/>
    <w:rsid w:val="00156C70"/>
    <w:rsid w:val="00170957"/>
    <w:rsid w:val="00175335"/>
    <w:rsid w:val="001817DC"/>
    <w:rsid w:val="001911BD"/>
    <w:rsid w:val="00192128"/>
    <w:rsid w:val="001949D2"/>
    <w:rsid w:val="00195173"/>
    <w:rsid w:val="001A1130"/>
    <w:rsid w:val="001B0344"/>
    <w:rsid w:val="001B08BE"/>
    <w:rsid w:val="001B3F6C"/>
    <w:rsid w:val="001B6069"/>
    <w:rsid w:val="001C70F7"/>
    <w:rsid w:val="001D1BF5"/>
    <w:rsid w:val="001D1E5B"/>
    <w:rsid w:val="001D3D37"/>
    <w:rsid w:val="001D4150"/>
    <w:rsid w:val="001E247C"/>
    <w:rsid w:val="00202456"/>
    <w:rsid w:val="00205038"/>
    <w:rsid w:val="002175F8"/>
    <w:rsid w:val="00230B20"/>
    <w:rsid w:val="002335FC"/>
    <w:rsid w:val="00253E6E"/>
    <w:rsid w:val="0025524B"/>
    <w:rsid w:val="0025732C"/>
    <w:rsid w:val="0026100F"/>
    <w:rsid w:val="0026725D"/>
    <w:rsid w:val="00270491"/>
    <w:rsid w:val="00273208"/>
    <w:rsid w:val="00275DC7"/>
    <w:rsid w:val="0027739A"/>
    <w:rsid w:val="00277E19"/>
    <w:rsid w:val="00285FD9"/>
    <w:rsid w:val="002A188D"/>
    <w:rsid w:val="002A1A3C"/>
    <w:rsid w:val="002A3D1C"/>
    <w:rsid w:val="002A79B4"/>
    <w:rsid w:val="002C56B1"/>
    <w:rsid w:val="002C5DEB"/>
    <w:rsid w:val="002D26BD"/>
    <w:rsid w:val="002D32BB"/>
    <w:rsid w:val="002F4462"/>
    <w:rsid w:val="00303A44"/>
    <w:rsid w:val="00311B1B"/>
    <w:rsid w:val="00312210"/>
    <w:rsid w:val="003135F6"/>
    <w:rsid w:val="00314F8D"/>
    <w:rsid w:val="003166F6"/>
    <w:rsid w:val="003174A7"/>
    <w:rsid w:val="0032226D"/>
    <w:rsid w:val="00333326"/>
    <w:rsid w:val="00350BC2"/>
    <w:rsid w:val="00351227"/>
    <w:rsid w:val="00362AA8"/>
    <w:rsid w:val="003646A1"/>
    <w:rsid w:val="00366793"/>
    <w:rsid w:val="003724F1"/>
    <w:rsid w:val="003726A8"/>
    <w:rsid w:val="00372D2B"/>
    <w:rsid w:val="00384645"/>
    <w:rsid w:val="00387971"/>
    <w:rsid w:val="00387B04"/>
    <w:rsid w:val="003A3010"/>
    <w:rsid w:val="003A44D9"/>
    <w:rsid w:val="003A6CC5"/>
    <w:rsid w:val="003B48FF"/>
    <w:rsid w:val="003B7BEF"/>
    <w:rsid w:val="003E2FAF"/>
    <w:rsid w:val="00403E93"/>
    <w:rsid w:val="004115FD"/>
    <w:rsid w:val="004366F0"/>
    <w:rsid w:val="004400CE"/>
    <w:rsid w:val="0044329B"/>
    <w:rsid w:val="00452091"/>
    <w:rsid w:val="00453056"/>
    <w:rsid w:val="004609AF"/>
    <w:rsid w:val="00460B41"/>
    <w:rsid w:val="00481413"/>
    <w:rsid w:val="00484480"/>
    <w:rsid w:val="00497204"/>
    <w:rsid w:val="004A3077"/>
    <w:rsid w:val="004B6F58"/>
    <w:rsid w:val="004C3E00"/>
    <w:rsid w:val="004E7EFD"/>
    <w:rsid w:val="004F3210"/>
    <w:rsid w:val="005125A4"/>
    <w:rsid w:val="00526530"/>
    <w:rsid w:val="00530CE3"/>
    <w:rsid w:val="00533DE2"/>
    <w:rsid w:val="00534E22"/>
    <w:rsid w:val="00540341"/>
    <w:rsid w:val="005427D7"/>
    <w:rsid w:val="00564904"/>
    <w:rsid w:val="005732FA"/>
    <w:rsid w:val="00573F67"/>
    <w:rsid w:val="005805C2"/>
    <w:rsid w:val="00586AFB"/>
    <w:rsid w:val="005A74EA"/>
    <w:rsid w:val="005B110D"/>
    <w:rsid w:val="005C74C1"/>
    <w:rsid w:val="005D31AC"/>
    <w:rsid w:val="005F234F"/>
    <w:rsid w:val="00602743"/>
    <w:rsid w:val="006045AA"/>
    <w:rsid w:val="00604698"/>
    <w:rsid w:val="006252C9"/>
    <w:rsid w:val="00630ED5"/>
    <w:rsid w:val="00630EF0"/>
    <w:rsid w:val="00633902"/>
    <w:rsid w:val="00645251"/>
    <w:rsid w:val="00652DA6"/>
    <w:rsid w:val="00661D20"/>
    <w:rsid w:val="00670A5A"/>
    <w:rsid w:val="00682236"/>
    <w:rsid w:val="00683039"/>
    <w:rsid w:val="006832E7"/>
    <w:rsid w:val="006915A1"/>
    <w:rsid w:val="006D323F"/>
    <w:rsid w:val="006E2C08"/>
    <w:rsid w:val="006F2B52"/>
    <w:rsid w:val="007006CF"/>
    <w:rsid w:val="00706ED3"/>
    <w:rsid w:val="00710D69"/>
    <w:rsid w:val="00714CB1"/>
    <w:rsid w:val="00721CED"/>
    <w:rsid w:val="0072365F"/>
    <w:rsid w:val="00724AF5"/>
    <w:rsid w:val="007333E3"/>
    <w:rsid w:val="007343EB"/>
    <w:rsid w:val="00740D83"/>
    <w:rsid w:val="00747D53"/>
    <w:rsid w:val="00750906"/>
    <w:rsid w:val="007600C4"/>
    <w:rsid w:val="007757E5"/>
    <w:rsid w:val="0078226F"/>
    <w:rsid w:val="00786BC5"/>
    <w:rsid w:val="007D556F"/>
    <w:rsid w:val="007D764C"/>
    <w:rsid w:val="007E7089"/>
    <w:rsid w:val="008016FD"/>
    <w:rsid w:val="00802372"/>
    <w:rsid w:val="00811943"/>
    <w:rsid w:val="00812955"/>
    <w:rsid w:val="008139EF"/>
    <w:rsid w:val="0083611C"/>
    <w:rsid w:val="00846663"/>
    <w:rsid w:val="00856C12"/>
    <w:rsid w:val="00862287"/>
    <w:rsid w:val="00871EB5"/>
    <w:rsid w:val="00876662"/>
    <w:rsid w:val="00886E93"/>
    <w:rsid w:val="00890F4D"/>
    <w:rsid w:val="00892478"/>
    <w:rsid w:val="00895F40"/>
    <w:rsid w:val="008B3C37"/>
    <w:rsid w:val="008C0051"/>
    <w:rsid w:val="008C062B"/>
    <w:rsid w:val="008C3840"/>
    <w:rsid w:val="008D4A6C"/>
    <w:rsid w:val="008D6462"/>
    <w:rsid w:val="008F7271"/>
    <w:rsid w:val="009111DC"/>
    <w:rsid w:val="00930951"/>
    <w:rsid w:val="00934734"/>
    <w:rsid w:val="00941420"/>
    <w:rsid w:val="009626F8"/>
    <w:rsid w:val="00981EBE"/>
    <w:rsid w:val="009848C8"/>
    <w:rsid w:val="0098603A"/>
    <w:rsid w:val="00986184"/>
    <w:rsid w:val="009953BA"/>
    <w:rsid w:val="009A1B11"/>
    <w:rsid w:val="009B1011"/>
    <w:rsid w:val="009B340E"/>
    <w:rsid w:val="009C7144"/>
    <w:rsid w:val="009C73F7"/>
    <w:rsid w:val="009D032E"/>
    <w:rsid w:val="009D773C"/>
    <w:rsid w:val="009E2301"/>
    <w:rsid w:val="009E629C"/>
    <w:rsid w:val="009E6C37"/>
    <w:rsid w:val="009F168D"/>
    <w:rsid w:val="00A01D22"/>
    <w:rsid w:val="00A056BE"/>
    <w:rsid w:val="00A208D4"/>
    <w:rsid w:val="00A21027"/>
    <w:rsid w:val="00A3019C"/>
    <w:rsid w:val="00A32F39"/>
    <w:rsid w:val="00A36237"/>
    <w:rsid w:val="00A37D67"/>
    <w:rsid w:val="00A40D7A"/>
    <w:rsid w:val="00A43863"/>
    <w:rsid w:val="00A57449"/>
    <w:rsid w:val="00A60F52"/>
    <w:rsid w:val="00A62080"/>
    <w:rsid w:val="00A83C3A"/>
    <w:rsid w:val="00A84998"/>
    <w:rsid w:val="00A8639B"/>
    <w:rsid w:val="00A93171"/>
    <w:rsid w:val="00AA1804"/>
    <w:rsid w:val="00AB0178"/>
    <w:rsid w:val="00AB5399"/>
    <w:rsid w:val="00AC37D7"/>
    <w:rsid w:val="00AE0CC2"/>
    <w:rsid w:val="00AE1AB3"/>
    <w:rsid w:val="00AE5FD5"/>
    <w:rsid w:val="00AE6A6C"/>
    <w:rsid w:val="00AF08D8"/>
    <w:rsid w:val="00AF2942"/>
    <w:rsid w:val="00B0338B"/>
    <w:rsid w:val="00B052BE"/>
    <w:rsid w:val="00B07441"/>
    <w:rsid w:val="00B12694"/>
    <w:rsid w:val="00B25827"/>
    <w:rsid w:val="00B30032"/>
    <w:rsid w:val="00B310A5"/>
    <w:rsid w:val="00B31CDE"/>
    <w:rsid w:val="00B3348D"/>
    <w:rsid w:val="00B43BF1"/>
    <w:rsid w:val="00B522F6"/>
    <w:rsid w:val="00B53F44"/>
    <w:rsid w:val="00B76F9C"/>
    <w:rsid w:val="00B920B9"/>
    <w:rsid w:val="00BB1CAD"/>
    <w:rsid w:val="00BB3367"/>
    <w:rsid w:val="00BD3713"/>
    <w:rsid w:val="00BD401A"/>
    <w:rsid w:val="00BE692E"/>
    <w:rsid w:val="00BE6A2C"/>
    <w:rsid w:val="00BE781E"/>
    <w:rsid w:val="00C00167"/>
    <w:rsid w:val="00C16515"/>
    <w:rsid w:val="00C16818"/>
    <w:rsid w:val="00C16966"/>
    <w:rsid w:val="00C202DD"/>
    <w:rsid w:val="00C25FF2"/>
    <w:rsid w:val="00C301B2"/>
    <w:rsid w:val="00C3305C"/>
    <w:rsid w:val="00C43128"/>
    <w:rsid w:val="00C57389"/>
    <w:rsid w:val="00C770C4"/>
    <w:rsid w:val="00C81666"/>
    <w:rsid w:val="00C8434D"/>
    <w:rsid w:val="00C90C76"/>
    <w:rsid w:val="00CA02C4"/>
    <w:rsid w:val="00CA065B"/>
    <w:rsid w:val="00CA5E28"/>
    <w:rsid w:val="00CA6735"/>
    <w:rsid w:val="00CA7AB8"/>
    <w:rsid w:val="00CD032D"/>
    <w:rsid w:val="00CD0B32"/>
    <w:rsid w:val="00CD536D"/>
    <w:rsid w:val="00CE6438"/>
    <w:rsid w:val="00CF5C3F"/>
    <w:rsid w:val="00CF65C2"/>
    <w:rsid w:val="00CF7C01"/>
    <w:rsid w:val="00D0112A"/>
    <w:rsid w:val="00D11053"/>
    <w:rsid w:val="00D1358B"/>
    <w:rsid w:val="00D15B3F"/>
    <w:rsid w:val="00D160F6"/>
    <w:rsid w:val="00D30D11"/>
    <w:rsid w:val="00D36820"/>
    <w:rsid w:val="00D4111F"/>
    <w:rsid w:val="00D47406"/>
    <w:rsid w:val="00D520CD"/>
    <w:rsid w:val="00D554CF"/>
    <w:rsid w:val="00D64C25"/>
    <w:rsid w:val="00D66267"/>
    <w:rsid w:val="00D703CF"/>
    <w:rsid w:val="00D708BB"/>
    <w:rsid w:val="00D73CBC"/>
    <w:rsid w:val="00D847C0"/>
    <w:rsid w:val="00D8628C"/>
    <w:rsid w:val="00D90776"/>
    <w:rsid w:val="00D95CE2"/>
    <w:rsid w:val="00DA50C7"/>
    <w:rsid w:val="00DB2F3C"/>
    <w:rsid w:val="00DB34F7"/>
    <w:rsid w:val="00DB61F6"/>
    <w:rsid w:val="00DC562C"/>
    <w:rsid w:val="00DD3ED9"/>
    <w:rsid w:val="00DD48E2"/>
    <w:rsid w:val="00DE5BAB"/>
    <w:rsid w:val="00DF3317"/>
    <w:rsid w:val="00DF36B7"/>
    <w:rsid w:val="00DF3DBA"/>
    <w:rsid w:val="00E32F24"/>
    <w:rsid w:val="00E331AA"/>
    <w:rsid w:val="00E3636C"/>
    <w:rsid w:val="00E4234F"/>
    <w:rsid w:val="00E43CC2"/>
    <w:rsid w:val="00E52D7D"/>
    <w:rsid w:val="00E754F0"/>
    <w:rsid w:val="00E8155B"/>
    <w:rsid w:val="00E825A9"/>
    <w:rsid w:val="00E842CE"/>
    <w:rsid w:val="00E92E2E"/>
    <w:rsid w:val="00E960A7"/>
    <w:rsid w:val="00EB2A00"/>
    <w:rsid w:val="00EC08E3"/>
    <w:rsid w:val="00EE0621"/>
    <w:rsid w:val="00EF6C37"/>
    <w:rsid w:val="00F00FB7"/>
    <w:rsid w:val="00F13930"/>
    <w:rsid w:val="00F17B73"/>
    <w:rsid w:val="00F32189"/>
    <w:rsid w:val="00F3411F"/>
    <w:rsid w:val="00F40FF8"/>
    <w:rsid w:val="00F41E31"/>
    <w:rsid w:val="00F81A99"/>
    <w:rsid w:val="00F836B0"/>
    <w:rsid w:val="00F856CC"/>
    <w:rsid w:val="00F8773D"/>
    <w:rsid w:val="00FB49D6"/>
    <w:rsid w:val="00FB5231"/>
    <w:rsid w:val="00FD018E"/>
    <w:rsid w:val="00FD2831"/>
    <w:rsid w:val="00FD3874"/>
    <w:rsid w:val="00FE1551"/>
    <w:rsid w:val="00FE6341"/>
    <w:rsid w:val="00FF13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EAB09"/>
  <w15:docId w15:val="{C90BC25A-11FB-4359-8050-E85B1944C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7449"/>
    <w:pPr>
      <w:suppressAutoHyphens/>
    </w:pPr>
    <w:rPr>
      <w:rFonts w:ascii="Times New Roman" w:hAnsi="Times New Roman"/>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uiPriority w:val="99"/>
    <w:rsid w:val="00A57449"/>
    <w:pPr>
      <w:tabs>
        <w:tab w:val="center" w:pos="4419"/>
        <w:tab w:val="right" w:pos="8838"/>
      </w:tabs>
    </w:pPr>
    <w:rPr>
      <w:rFonts w:ascii="Calibri" w:eastAsia="Times New Roman" w:hAnsi="Calibri" w:cs="Calibri"/>
      <w:sz w:val="22"/>
      <w:szCs w:val="22"/>
      <w:lang w:eastAsia="en-US"/>
    </w:rPr>
  </w:style>
  <w:style w:type="character" w:customStyle="1" w:styleId="HeaderChar">
    <w:name w:val="Header Char"/>
    <w:basedOn w:val="Fuentedeprrafopredeter"/>
    <w:rsid w:val="00A57449"/>
    <w:rPr>
      <w:rFonts w:ascii="Times New Roman" w:hAnsi="Times New Roman"/>
      <w:sz w:val="24"/>
      <w:szCs w:val="24"/>
      <w:lang w:val="es-CO" w:eastAsia="es-ES"/>
    </w:rPr>
  </w:style>
  <w:style w:type="character" w:customStyle="1" w:styleId="EncabezadoCar">
    <w:name w:val="Encabezado Car"/>
    <w:basedOn w:val="Fuentedeprrafopredeter"/>
    <w:uiPriority w:val="99"/>
    <w:rsid w:val="00A57449"/>
  </w:style>
  <w:style w:type="paragraph" w:styleId="Piedepgina">
    <w:name w:val="footer"/>
    <w:basedOn w:val="Normal"/>
    <w:uiPriority w:val="99"/>
    <w:rsid w:val="00A57449"/>
    <w:pPr>
      <w:tabs>
        <w:tab w:val="center" w:pos="4419"/>
        <w:tab w:val="right" w:pos="8838"/>
      </w:tabs>
    </w:pPr>
    <w:rPr>
      <w:rFonts w:ascii="Calibri" w:eastAsia="Times New Roman" w:hAnsi="Calibri" w:cs="Calibri"/>
      <w:sz w:val="22"/>
      <w:szCs w:val="22"/>
      <w:lang w:eastAsia="en-US"/>
    </w:rPr>
  </w:style>
  <w:style w:type="character" w:customStyle="1" w:styleId="FooterChar">
    <w:name w:val="Footer Char"/>
    <w:basedOn w:val="Fuentedeprrafopredeter"/>
    <w:rsid w:val="00A57449"/>
    <w:rPr>
      <w:rFonts w:ascii="Times New Roman" w:hAnsi="Times New Roman"/>
      <w:sz w:val="24"/>
      <w:szCs w:val="24"/>
      <w:lang w:val="es-CO" w:eastAsia="es-ES"/>
    </w:rPr>
  </w:style>
  <w:style w:type="character" w:customStyle="1" w:styleId="PiedepginaCar">
    <w:name w:val="Pie de página Car"/>
    <w:basedOn w:val="Fuentedeprrafopredeter"/>
    <w:uiPriority w:val="99"/>
    <w:rsid w:val="00A57449"/>
  </w:style>
  <w:style w:type="paragraph" w:styleId="Textodeglobo">
    <w:name w:val="Balloon Text"/>
    <w:basedOn w:val="Normal"/>
    <w:rsid w:val="00A57449"/>
    <w:rPr>
      <w:rFonts w:ascii="Tahoma" w:eastAsia="Times New Roman" w:hAnsi="Tahoma" w:cs="Tahoma"/>
      <w:sz w:val="16"/>
      <w:szCs w:val="16"/>
      <w:lang w:eastAsia="en-US"/>
    </w:rPr>
  </w:style>
  <w:style w:type="character" w:customStyle="1" w:styleId="BalloonTextChar">
    <w:name w:val="Balloon Text Char"/>
    <w:basedOn w:val="Fuentedeprrafopredeter"/>
    <w:rsid w:val="00A57449"/>
    <w:rPr>
      <w:rFonts w:ascii="Times New Roman" w:hAnsi="Times New Roman"/>
      <w:lang w:val="es-CO" w:eastAsia="es-ES"/>
    </w:rPr>
  </w:style>
  <w:style w:type="character" w:customStyle="1" w:styleId="TextodegloboCar">
    <w:name w:val="Texto de globo Car"/>
    <w:basedOn w:val="Fuentedeprrafopredeter"/>
    <w:rsid w:val="00A57449"/>
    <w:rPr>
      <w:rFonts w:ascii="Tahoma" w:hAnsi="Tahoma" w:cs="Tahoma"/>
      <w:sz w:val="16"/>
      <w:szCs w:val="16"/>
    </w:rPr>
  </w:style>
  <w:style w:type="character" w:styleId="Hipervnculo">
    <w:name w:val="Hyperlink"/>
    <w:basedOn w:val="Fuentedeprrafopredeter"/>
    <w:rsid w:val="00A57449"/>
    <w:rPr>
      <w:color w:val="0000FF"/>
      <w:u w:val="single"/>
    </w:rPr>
  </w:style>
  <w:style w:type="character" w:customStyle="1" w:styleId="Absatz-Standardschriftart">
    <w:name w:val="Absatz-Standardschriftart"/>
    <w:rsid w:val="00A57449"/>
  </w:style>
  <w:style w:type="paragraph" w:customStyle="1" w:styleId="Standard">
    <w:name w:val="Standard"/>
    <w:uiPriority w:val="99"/>
    <w:rsid w:val="001B0344"/>
    <w:pPr>
      <w:widowControl w:val="0"/>
      <w:suppressAutoHyphens/>
    </w:pPr>
    <w:rPr>
      <w:rFonts w:ascii="Arial" w:eastAsia="Droid Sans Fallback" w:hAnsi="Arial" w:cs="Arial"/>
      <w:kern w:val="3"/>
      <w:lang w:val="es-ES" w:eastAsia="zh-CN"/>
    </w:rPr>
  </w:style>
  <w:style w:type="paragraph" w:styleId="Textonotapie">
    <w:name w:val="footnote text"/>
    <w:basedOn w:val="Normal"/>
    <w:link w:val="TextonotapieCar"/>
    <w:uiPriority w:val="99"/>
    <w:semiHidden/>
    <w:unhideWhenUsed/>
    <w:rsid w:val="00D66267"/>
    <w:rPr>
      <w:sz w:val="20"/>
      <w:szCs w:val="20"/>
    </w:rPr>
  </w:style>
  <w:style w:type="character" w:customStyle="1" w:styleId="TextonotapieCar">
    <w:name w:val="Texto nota pie Car"/>
    <w:basedOn w:val="Fuentedeprrafopredeter"/>
    <w:link w:val="Textonotapie"/>
    <w:uiPriority w:val="99"/>
    <w:semiHidden/>
    <w:rsid w:val="00D66267"/>
    <w:rPr>
      <w:rFonts w:ascii="Times New Roman" w:hAnsi="Times New Roman"/>
      <w:sz w:val="20"/>
      <w:szCs w:val="20"/>
      <w:lang w:val="es-CO" w:eastAsia="es-ES"/>
    </w:rPr>
  </w:style>
  <w:style w:type="character" w:styleId="Refdenotaalpie">
    <w:name w:val="footnote reference"/>
    <w:basedOn w:val="Fuentedeprrafopredeter"/>
    <w:uiPriority w:val="99"/>
    <w:semiHidden/>
    <w:unhideWhenUsed/>
    <w:rsid w:val="00D66267"/>
    <w:rPr>
      <w:vertAlign w:val="superscript"/>
    </w:rPr>
  </w:style>
  <w:style w:type="table" w:styleId="Tablaconcuadrcula">
    <w:name w:val="Table Grid"/>
    <w:basedOn w:val="Tablanormal"/>
    <w:rsid w:val="00CF5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E0621"/>
    <w:pPr>
      <w:suppressAutoHyphens/>
    </w:pPr>
    <w:rPr>
      <w:rFonts w:ascii="Times New Roman" w:hAnsi="Times New Roman"/>
      <w:sz w:val="24"/>
      <w:szCs w:val="24"/>
      <w:lang w:val="es-CO" w:eastAsia="es-ES"/>
    </w:rPr>
  </w:style>
  <w:style w:type="paragraph" w:styleId="NormalWeb">
    <w:name w:val="Normal (Web)"/>
    <w:basedOn w:val="Normal"/>
    <w:uiPriority w:val="99"/>
    <w:unhideWhenUsed/>
    <w:rsid w:val="00630EF0"/>
    <w:pPr>
      <w:suppressAutoHyphens w:val="0"/>
      <w:autoSpaceDN/>
      <w:spacing w:before="100" w:beforeAutospacing="1" w:after="100" w:afterAutospacing="1"/>
      <w:textAlignment w:val="auto"/>
    </w:pPr>
    <w:rPr>
      <w:rFonts w:eastAsia="Times New Roman"/>
      <w:lang w:val="es-ES"/>
    </w:rPr>
  </w:style>
  <w:style w:type="paragraph" w:styleId="Prrafodelista">
    <w:name w:val="List Paragraph"/>
    <w:aliases w:val="Bullets,titulo 3,List Paragraph"/>
    <w:basedOn w:val="Normal"/>
    <w:link w:val="PrrafodelistaCar"/>
    <w:uiPriority w:val="34"/>
    <w:qFormat/>
    <w:rsid w:val="00B0338B"/>
    <w:pPr>
      <w:suppressAutoHyphens w:val="0"/>
      <w:autoSpaceDN/>
      <w:spacing w:after="200" w:line="276" w:lineRule="auto"/>
      <w:ind w:left="720"/>
      <w:contextualSpacing/>
      <w:textAlignment w:val="auto"/>
    </w:pPr>
    <w:rPr>
      <w:rFonts w:ascii="Calibri" w:hAnsi="Calibri"/>
      <w:sz w:val="22"/>
      <w:szCs w:val="22"/>
      <w:lang w:val="es-MX" w:eastAsia="en-US"/>
    </w:rPr>
  </w:style>
  <w:style w:type="character" w:customStyle="1" w:styleId="PrrafodelistaCar">
    <w:name w:val="Párrafo de lista Car"/>
    <w:aliases w:val="Bullets Car,titulo 3 Car,List Paragraph Car"/>
    <w:basedOn w:val="Fuentedeprrafopredeter"/>
    <w:link w:val="Prrafodelista"/>
    <w:uiPriority w:val="34"/>
    <w:rsid w:val="00B0338B"/>
    <w:rPr>
      <w:lang w:val="es-MX"/>
    </w:rPr>
  </w:style>
  <w:style w:type="character" w:styleId="Mencinsinresolver">
    <w:name w:val="Unresolved Mention"/>
    <w:basedOn w:val="Fuentedeprrafopredeter"/>
    <w:uiPriority w:val="99"/>
    <w:semiHidden/>
    <w:unhideWhenUsed/>
    <w:rsid w:val="00111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6740">
      <w:bodyDiv w:val="1"/>
      <w:marLeft w:val="0"/>
      <w:marRight w:val="0"/>
      <w:marTop w:val="0"/>
      <w:marBottom w:val="0"/>
      <w:divBdr>
        <w:top w:val="none" w:sz="0" w:space="0" w:color="auto"/>
        <w:left w:val="none" w:sz="0" w:space="0" w:color="auto"/>
        <w:bottom w:val="none" w:sz="0" w:space="0" w:color="auto"/>
        <w:right w:val="none" w:sz="0" w:space="0" w:color="auto"/>
      </w:divBdr>
    </w:div>
    <w:div w:id="245769394">
      <w:bodyDiv w:val="1"/>
      <w:marLeft w:val="0"/>
      <w:marRight w:val="0"/>
      <w:marTop w:val="0"/>
      <w:marBottom w:val="0"/>
      <w:divBdr>
        <w:top w:val="none" w:sz="0" w:space="0" w:color="auto"/>
        <w:left w:val="none" w:sz="0" w:space="0" w:color="auto"/>
        <w:bottom w:val="none" w:sz="0" w:space="0" w:color="auto"/>
        <w:right w:val="none" w:sz="0" w:space="0" w:color="auto"/>
      </w:divBdr>
    </w:div>
    <w:div w:id="1024987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adres.gov.co/planeacion/politicas-lineamientos-y-manual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ozano\AppData\Local\Temp\CARTA%20%20logo%20presidencia%20Oct%202%20201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F41E22801B4D5F93065C18280AD511"/>
        <w:category>
          <w:name w:val="General"/>
          <w:gallery w:val="placeholder"/>
        </w:category>
        <w:types>
          <w:type w:val="bbPlcHdr"/>
        </w:types>
        <w:behaviors>
          <w:behavior w:val="content"/>
        </w:behaviors>
        <w:guid w:val="{42F02D5B-1E04-43F6-AD6A-2E62D905977F}"/>
      </w:docPartPr>
      <w:docPartBody>
        <w:p w:rsidR="00685C63" w:rsidRDefault="001C7310" w:rsidP="001C7310">
          <w:pPr>
            <w:pStyle w:val="D8F41E22801B4D5F93065C18280AD511"/>
          </w:pPr>
          <w:r w:rsidRPr="006B1F62">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Fallback">
    <w:panose1 w:val="00000000000000000000"/>
    <w:charset w:val="00"/>
    <w:family w:val="auto"/>
    <w:notTrueType/>
    <w:pitch w:val="variable"/>
    <w:sig w:usb0="00000003" w:usb1="00000000" w:usb2="00000000" w:usb3="00000000" w:csb0="00000001" w:csb1="00000000"/>
  </w:font>
  <w:font w:name="Nunito">
    <w:charset w:val="00"/>
    <w:family w:val="auto"/>
    <w:pitch w:val="variable"/>
    <w:sig w:usb0="A00002FF" w:usb1="5000204B" w:usb2="00000000" w:usb3="00000000" w:csb0="00000197"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Linux Libertine G">
    <w:charset w:val="00"/>
    <w:family w:val="auto"/>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310"/>
    <w:rsid w:val="00031FDC"/>
    <w:rsid w:val="00034295"/>
    <w:rsid w:val="00046E83"/>
    <w:rsid w:val="000657D8"/>
    <w:rsid w:val="00071569"/>
    <w:rsid w:val="00096C33"/>
    <w:rsid w:val="000E2BD9"/>
    <w:rsid w:val="001C7310"/>
    <w:rsid w:val="001D48DA"/>
    <w:rsid w:val="002B4244"/>
    <w:rsid w:val="00303A44"/>
    <w:rsid w:val="004239EB"/>
    <w:rsid w:val="004413E0"/>
    <w:rsid w:val="005C08FB"/>
    <w:rsid w:val="00685C63"/>
    <w:rsid w:val="00862287"/>
    <w:rsid w:val="009D2686"/>
    <w:rsid w:val="00A32F39"/>
    <w:rsid w:val="00C0560C"/>
    <w:rsid w:val="00C770C4"/>
    <w:rsid w:val="00D320A4"/>
    <w:rsid w:val="00D708BB"/>
    <w:rsid w:val="00DE4293"/>
    <w:rsid w:val="00E43C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310"/>
    <w:rPr>
      <w:color w:val="808080"/>
    </w:rPr>
  </w:style>
  <w:style w:type="paragraph" w:customStyle="1" w:styleId="D8F41E22801B4D5F93065C18280AD511">
    <w:name w:val="D8F41E22801B4D5F93065C18280AD511"/>
    <w:rsid w:val="001C73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21752692FD46F489A4D553063274715" ma:contentTypeVersion="4" ma:contentTypeDescription="Crear nuevo documento." ma:contentTypeScope="" ma:versionID="d3c8c81239757469561cad31093393e8">
  <xsd:schema xmlns:xsd="http://www.w3.org/2001/XMLSchema" xmlns:xs="http://www.w3.org/2001/XMLSchema" xmlns:p="http://schemas.microsoft.com/office/2006/metadata/properties" xmlns:ns2="31ce5714-06a6-44ba-a4e1-a44bde6f2521" xmlns:ns3="f292d362-a43c-4d09-99fa-31504c012657" targetNamespace="http://schemas.microsoft.com/office/2006/metadata/properties" ma:root="true" ma:fieldsID="a17367bf2b69b78b829bc42058862ba3" ns2:_="" ns3:_="">
    <xsd:import namespace="31ce5714-06a6-44ba-a4e1-a44bde6f2521"/>
    <xsd:import namespace="f292d362-a43c-4d09-99fa-31504c0126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e5714-06a6-44ba-a4e1-a44bde6f25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92d362-a43c-4d09-99fa-31504c01265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AF062-DAF7-44F4-8631-431A43111B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0E1892-F714-47CD-89F0-8B3352051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e5714-06a6-44ba-a4e1-a44bde6f2521"/>
    <ds:schemaRef ds:uri="f292d362-a43c-4d09-99fa-31504c0126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5F3708-26F3-453D-8A34-C374748FBF55}">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CARTA  logo presidencia Oct 2 2012</Template>
  <TotalTime>22</TotalTime>
  <Pages>1</Pages>
  <Words>272</Words>
  <Characters>1500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Bogotá D</vt:lpstr>
    </vt:vector>
  </TitlesOfParts>
  <Company>Hewlett-Packard Company</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Alicia Judith Benitez Gomez</dc:creator>
  <cp:lastModifiedBy>Lizanyury Blanco Gaitan</cp:lastModifiedBy>
  <cp:revision>11</cp:revision>
  <cp:lastPrinted>2026-05-20T15:39:00Z</cp:lastPrinted>
  <dcterms:created xsi:type="dcterms:W3CDTF">2026-05-11T13:40:00Z</dcterms:created>
  <dcterms:modified xsi:type="dcterms:W3CDTF">2026-05-21T14:26:00Z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0x010100721752692FD46F489A4D553063274715</vt:lpwstr>
  </property>
</Properties>
</file>